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E95236" w14:textId="77777777" w:rsidR="00E87654" w:rsidRDefault="00B04ED0" w:rsidP="00B04ED0">
      <w:pPr>
        <w:spacing w:line="360" w:lineRule="auto"/>
        <w:jc w:val="center"/>
        <w:rPr>
          <w:rFonts w:cs="Arial"/>
          <w:b/>
          <w:sz w:val="18"/>
          <w:szCs w:val="18"/>
        </w:rPr>
      </w:pPr>
      <w:r w:rsidRPr="00B04ED0">
        <w:rPr>
          <w:rFonts w:cs="Arial"/>
          <w:b/>
          <w:sz w:val="18"/>
          <w:szCs w:val="18"/>
        </w:rPr>
        <w:t xml:space="preserve">PUBBLICO AVVISO PER L’ACQUISIZIONE DI MANIFESTAZIONI DI INTERESSE PER L’INCARICO DI </w:t>
      </w:r>
      <w:r w:rsidR="005E6926" w:rsidRPr="00B04ED0">
        <w:rPr>
          <w:rFonts w:cs="Arial"/>
          <w:b/>
          <w:sz w:val="18"/>
          <w:szCs w:val="18"/>
        </w:rPr>
        <w:t xml:space="preserve">DIRETTORE </w:t>
      </w:r>
      <w:r w:rsidR="005E6926">
        <w:rPr>
          <w:rFonts w:cs="Arial"/>
          <w:b/>
          <w:sz w:val="18"/>
          <w:szCs w:val="18"/>
        </w:rPr>
        <w:t>GENERALE</w:t>
      </w:r>
      <w:r w:rsidR="005E6926" w:rsidRPr="00B04ED0">
        <w:rPr>
          <w:rFonts w:cs="Arial"/>
          <w:b/>
          <w:sz w:val="18"/>
          <w:szCs w:val="18"/>
        </w:rPr>
        <w:t xml:space="preserve"> </w:t>
      </w:r>
      <w:r w:rsidR="005E6926">
        <w:rPr>
          <w:rFonts w:cs="Arial"/>
          <w:b/>
          <w:sz w:val="18"/>
          <w:szCs w:val="18"/>
        </w:rPr>
        <w:t>DEL</w:t>
      </w:r>
      <w:r w:rsidRPr="00B04ED0">
        <w:rPr>
          <w:rFonts w:cs="Arial"/>
          <w:b/>
          <w:sz w:val="18"/>
          <w:szCs w:val="18"/>
        </w:rPr>
        <w:t xml:space="preserve">LA DIREZIONE GENERALE </w:t>
      </w:r>
      <w:r w:rsidR="00980652" w:rsidRPr="00980652">
        <w:rPr>
          <w:rFonts w:cs="Arial"/>
          <w:b/>
          <w:sz w:val="18"/>
          <w:szCs w:val="18"/>
        </w:rPr>
        <w:t>DELL</w:t>
      </w:r>
      <w:r w:rsidR="00E87654">
        <w:rPr>
          <w:rFonts w:cs="Arial"/>
          <w:b/>
          <w:sz w:val="18"/>
          <w:szCs w:val="18"/>
        </w:rPr>
        <w:t>A PRESIDENZA</w:t>
      </w:r>
    </w:p>
    <w:p w14:paraId="1B34F02A" w14:textId="3B03AE0B" w:rsidR="00B04ED0" w:rsidRPr="00B04ED0" w:rsidRDefault="00B04ED0" w:rsidP="00B04ED0">
      <w:pPr>
        <w:spacing w:line="360" w:lineRule="auto"/>
        <w:jc w:val="center"/>
        <w:rPr>
          <w:rFonts w:cs="Arial"/>
          <w:b/>
          <w:sz w:val="18"/>
          <w:szCs w:val="18"/>
        </w:rPr>
      </w:pPr>
      <w:r w:rsidRPr="00B04ED0">
        <w:rPr>
          <w:rFonts w:cs="Arial"/>
          <w:b/>
          <w:sz w:val="18"/>
          <w:szCs w:val="18"/>
        </w:rPr>
        <w:t>PRIVACY – INFORMATIVA PER IL TRATTAMENTO DEI DATI PERSONALI</w:t>
      </w:r>
    </w:p>
    <w:p w14:paraId="1CCEF4AB" w14:textId="58EE304E" w:rsidR="000B7CF3" w:rsidRDefault="00B04ED0" w:rsidP="00B04ED0">
      <w:pPr>
        <w:spacing w:line="360" w:lineRule="auto"/>
        <w:jc w:val="center"/>
        <w:rPr>
          <w:rFonts w:cs="Arial"/>
          <w:b/>
          <w:sz w:val="18"/>
          <w:szCs w:val="18"/>
        </w:rPr>
      </w:pPr>
      <w:r w:rsidRPr="00B04ED0">
        <w:rPr>
          <w:rFonts w:cs="Arial"/>
          <w:b/>
          <w:sz w:val="18"/>
          <w:szCs w:val="18"/>
        </w:rPr>
        <w:t>-</w:t>
      </w:r>
      <w:r w:rsidRPr="00B04ED0">
        <w:rPr>
          <w:rFonts w:cs="Arial"/>
          <w:b/>
          <w:sz w:val="18"/>
          <w:szCs w:val="18"/>
        </w:rPr>
        <w:tab/>
        <w:t>ART. 13 REGOLAMENTO UE 2016/679.</w:t>
      </w:r>
    </w:p>
    <w:p w14:paraId="270922D6" w14:textId="77777777" w:rsidR="005E6926" w:rsidRPr="003330FE" w:rsidRDefault="005E6926" w:rsidP="00B04ED0">
      <w:pPr>
        <w:spacing w:line="360" w:lineRule="auto"/>
        <w:jc w:val="center"/>
        <w:rPr>
          <w:rFonts w:cs="Arial"/>
          <w:b/>
          <w:sz w:val="18"/>
          <w:szCs w:val="18"/>
        </w:rPr>
      </w:pPr>
    </w:p>
    <w:p w14:paraId="078633B7" w14:textId="048CFF1B" w:rsidR="000B7CF3" w:rsidRPr="00F65526" w:rsidRDefault="000B7CF3" w:rsidP="00E36123">
      <w:pPr>
        <w:pStyle w:val="Paragrafoelenco"/>
        <w:numPr>
          <w:ilvl w:val="0"/>
          <w:numId w:val="6"/>
        </w:numPr>
        <w:spacing w:line="360" w:lineRule="auto"/>
        <w:rPr>
          <w:sz w:val="18"/>
          <w:szCs w:val="18"/>
        </w:rPr>
      </w:pPr>
      <w:r w:rsidRPr="00F65526">
        <w:rPr>
          <w:b/>
          <w:sz w:val="18"/>
          <w:szCs w:val="18"/>
        </w:rPr>
        <w:t>Titolare del trattamento</w:t>
      </w:r>
    </w:p>
    <w:p w14:paraId="282DED20" w14:textId="3863D79D" w:rsidR="000B7CF3" w:rsidRPr="003330FE" w:rsidRDefault="000B7CF3" w:rsidP="003330FE">
      <w:pPr>
        <w:spacing w:line="360" w:lineRule="auto"/>
        <w:jc w:val="both"/>
        <w:rPr>
          <w:rFonts w:cs="Arial"/>
          <w:sz w:val="18"/>
          <w:szCs w:val="18"/>
        </w:rPr>
      </w:pPr>
      <w:r w:rsidRPr="003330FE">
        <w:rPr>
          <w:rFonts w:cs="Arial"/>
          <w:sz w:val="18"/>
          <w:szCs w:val="18"/>
        </w:rPr>
        <w:t xml:space="preserve">Ai sensi del Regolamento UE 2016/679 (di seguito, "GDPR") il Titolare del trattamento è, con riferimento ai dati trattati dall'Amministrazione regionale, la Regione Autonoma della Sardegna, con sede legale in Cagliari, viale Trento 69, legalmente rappresentata dal Presidente pro tempore della </w:t>
      </w:r>
      <w:r w:rsidR="006A5E05" w:rsidRPr="003330FE">
        <w:rPr>
          <w:rFonts w:cs="Arial"/>
          <w:sz w:val="18"/>
          <w:szCs w:val="18"/>
        </w:rPr>
        <w:t>Regione</w:t>
      </w:r>
      <w:r w:rsidRPr="003330FE">
        <w:rPr>
          <w:rFonts w:cs="Arial"/>
          <w:sz w:val="18"/>
          <w:szCs w:val="18"/>
        </w:rPr>
        <w:t xml:space="preserve">, con sede legale in Cagliari (tel. 070 606 7000; email: </w:t>
      </w:r>
      <w:hyperlink r:id="rId9" w:history="1">
        <w:r w:rsidRPr="003330FE">
          <w:rPr>
            <w:rStyle w:val="Collegamentoipertestuale"/>
            <w:rFonts w:cs="Arial"/>
            <w:sz w:val="18"/>
            <w:szCs w:val="18"/>
          </w:rPr>
          <w:t>presidente@regione.sardegna.it</w:t>
        </w:r>
      </w:hyperlink>
      <w:r w:rsidRPr="003330FE">
        <w:rPr>
          <w:rFonts w:cs="Arial"/>
          <w:sz w:val="18"/>
          <w:szCs w:val="18"/>
        </w:rPr>
        <w:t xml:space="preserve">; PEC: presidente@pec.regione.sardegna.it). </w:t>
      </w:r>
    </w:p>
    <w:p w14:paraId="54757F44" w14:textId="099CC3CA" w:rsidR="000B7CF3" w:rsidRPr="003330FE" w:rsidRDefault="00B04ED0" w:rsidP="003330FE">
      <w:pPr>
        <w:spacing w:line="360" w:lineRule="auto"/>
        <w:jc w:val="both"/>
        <w:rPr>
          <w:rFonts w:cs="Arial"/>
          <w:sz w:val="18"/>
          <w:szCs w:val="18"/>
        </w:rPr>
      </w:pPr>
      <w:r w:rsidRPr="00B04ED0">
        <w:rPr>
          <w:rFonts w:cs="Arial"/>
          <w:sz w:val="18"/>
          <w:szCs w:val="18"/>
        </w:rPr>
        <w:t>Il Titolare, informa, ai sensi del Regolamento UE 2016/679 (di seguito, “GDPR”) e della vigente normativa nazionale in materia di protezione dei dati personali, che i dati raccolti nell’ambito della p</w:t>
      </w:r>
      <w:r>
        <w:rPr>
          <w:rFonts w:cs="Arial"/>
          <w:sz w:val="18"/>
          <w:szCs w:val="18"/>
        </w:rPr>
        <w:t xml:space="preserve">resente procedura  denominata: </w:t>
      </w:r>
      <w:r w:rsidRPr="00B04ED0">
        <w:rPr>
          <w:rFonts w:cs="Arial"/>
          <w:i/>
          <w:sz w:val="18"/>
          <w:szCs w:val="18"/>
        </w:rPr>
        <w:t>Pubblico avviso per l’acquisizione di manifestazioni di interesse per l’incarico di Direttore generale della Direzione generale del</w:t>
      </w:r>
      <w:r w:rsidR="00342961">
        <w:rPr>
          <w:rFonts w:cs="Arial"/>
          <w:i/>
          <w:sz w:val="18"/>
          <w:szCs w:val="18"/>
        </w:rPr>
        <w:t>l</w:t>
      </w:r>
      <w:r w:rsidR="00E87654">
        <w:rPr>
          <w:rFonts w:cs="Arial"/>
          <w:i/>
          <w:sz w:val="18"/>
          <w:szCs w:val="18"/>
        </w:rPr>
        <w:t xml:space="preserve">a </w:t>
      </w:r>
      <w:r w:rsidR="00F722D4">
        <w:rPr>
          <w:rFonts w:cs="Arial"/>
          <w:i/>
          <w:sz w:val="18"/>
          <w:szCs w:val="18"/>
        </w:rPr>
        <w:t>P</w:t>
      </w:r>
      <w:r w:rsidR="00E87654">
        <w:rPr>
          <w:rFonts w:cs="Arial"/>
          <w:i/>
          <w:sz w:val="18"/>
          <w:szCs w:val="18"/>
        </w:rPr>
        <w:t>residenza</w:t>
      </w:r>
      <w:r>
        <w:rPr>
          <w:rFonts w:cs="Arial"/>
          <w:sz w:val="18"/>
          <w:szCs w:val="18"/>
        </w:rPr>
        <w:t>,</w:t>
      </w:r>
      <w:r w:rsidRPr="00B04ED0">
        <w:rPr>
          <w:rFonts w:cs="Arial"/>
          <w:sz w:val="18"/>
          <w:szCs w:val="18"/>
        </w:rPr>
        <w:t xml:space="preserve"> saranno trattati con le modalità e per le finalità indicate di seguito.</w:t>
      </w:r>
    </w:p>
    <w:p w14:paraId="68C617B4" w14:textId="12884889" w:rsidR="00F1226F" w:rsidRPr="003330FE" w:rsidRDefault="00F1226F" w:rsidP="003330FE">
      <w:pPr>
        <w:spacing w:line="360" w:lineRule="auto"/>
        <w:jc w:val="both"/>
        <w:rPr>
          <w:rFonts w:cs="Arial"/>
          <w:b/>
          <w:sz w:val="18"/>
          <w:szCs w:val="18"/>
        </w:rPr>
      </w:pPr>
    </w:p>
    <w:p w14:paraId="06C75279" w14:textId="49C08951" w:rsidR="00F1226F" w:rsidRPr="00F65526" w:rsidRDefault="00F1226F" w:rsidP="00E36123">
      <w:pPr>
        <w:pStyle w:val="Paragrafoelenco"/>
        <w:numPr>
          <w:ilvl w:val="0"/>
          <w:numId w:val="6"/>
        </w:numPr>
        <w:spacing w:line="360" w:lineRule="auto"/>
        <w:rPr>
          <w:sz w:val="18"/>
          <w:szCs w:val="18"/>
        </w:rPr>
      </w:pPr>
      <w:r w:rsidRPr="00F65526">
        <w:rPr>
          <w:b/>
          <w:sz w:val="18"/>
          <w:szCs w:val="18"/>
        </w:rPr>
        <w:t xml:space="preserve">Oggetto del trattamento </w:t>
      </w:r>
    </w:p>
    <w:p w14:paraId="0E8A7C14" w14:textId="1DCAF9F8" w:rsidR="00B04ED0" w:rsidRDefault="00F1226F" w:rsidP="003330FE">
      <w:pPr>
        <w:spacing w:line="360" w:lineRule="auto"/>
        <w:jc w:val="both"/>
        <w:rPr>
          <w:rFonts w:cs="Arial"/>
          <w:sz w:val="18"/>
          <w:szCs w:val="18"/>
        </w:rPr>
      </w:pPr>
      <w:r w:rsidRPr="003330FE">
        <w:rPr>
          <w:rFonts w:cs="Arial"/>
          <w:sz w:val="18"/>
          <w:szCs w:val="18"/>
        </w:rPr>
        <w:t>I dati personali raccolti cognome e nome, residenza, domicilio, codice fiscale, indirizzo di posta elettronica certificata e indirizzo e-mail, recapito telefonico, dati inerenti agli incarichi ricoperti/ruolo e comunque contenuti nel curriculum ecc.</w:t>
      </w:r>
      <w:r w:rsidR="00B04ED0">
        <w:rPr>
          <w:rFonts w:cs="Arial"/>
          <w:sz w:val="18"/>
          <w:szCs w:val="18"/>
        </w:rPr>
        <w:t>,</w:t>
      </w:r>
      <w:r w:rsidRPr="003330FE">
        <w:rPr>
          <w:rFonts w:cs="Arial"/>
          <w:sz w:val="18"/>
          <w:szCs w:val="18"/>
        </w:rPr>
        <w:t xml:space="preserve"> saranno trattati nei limiti strettamente necessari all’espletamento degli adempimenti oggetto della presente procedura, </w:t>
      </w:r>
      <w:r w:rsidRPr="00797531">
        <w:rPr>
          <w:rFonts w:cs="Arial"/>
          <w:sz w:val="18"/>
          <w:szCs w:val="18"/>
        </w:rPr>
        <w:t>e più precisamente relativamente all’attività di cui alla procedura</w:t>
      </w:r>
      <w:r w:rsidRPr="003330FE">
        <w:rPr>
          <w:rFonts w:cs="Arial"/>
          <w:sz w:val="18"/>
          <w:szCs w:val="18"/>
        </w:rPr>
        <w:t xml:space="preserve"> di acquisizione di manifestazioni d’interesse per l’incarico di Direttore </w:t>
      </w:r>
      <w:r w:rsidR="00B04ED0" w:rsidRPr="00B04ED0">
        <w:rPr>
          <w:rFonts w:cs="Arial"/>
          <w:sz w:val="18"/>
          <w:szCs w:val="18"/>
        </w:rPr>
        <w:t xml:space="preserve">generale della Direzione generale </w:t>
      </w:r>
      <w:r w:rsidR="00E87654" w:rsidRPr="00E87654">
        <w:rPr>
          <w:rFonts w:cs="Arial"/>
          <w:sz w:val="18"/>
          <w:szCs w:val="18"/>
        </w:rPr>
        <w:t xml:space="preserve">della </w:t>
      </w:r>
      <w:r w:rsidR="00F722D4">
        <w:rPr>
          <w:rFonts w:cs="Arial"/>
          <w:sz w:val="18"/>
          <w:szCs w:val="18"/>
        </w:rPr>
        <w:t>P</w:t>
      </w:r>
      <w:r w:rsidR="00E87654" w:rsidRPr="00E87654">
        <w:rPr>
          <w:rFonts w:cs="Arial"/>
          <w:sz w:val="18"/>
          <w:szCs w:val="18"/>
        </w:rPr>
        <w:t>residenza</w:t>
      </w:r>
      <w:r w:rsidRPr="003330FE">
        <w:rPr>
          <w:rFonts w:cs="Arial"/>
          <w:sz w:val="18"/>
          <w:szCs w:val="18"/>
        </w:rPr>
        <w:t xml:space="preserve">. </w:t>
      </w:r>
    </w:p>
    <w:p w14:paraId="115368B8" w14:textId="71C6C02A" w:rsidR="00F1226F" w:rsidRPr="003330FE" w:rsidRDefault="00F1226F" w:rsidP="003330FE">
      <w:pPr>
        <w:spacing w:line="360" w:lineRule="auto"/>
        <w:jc w:val="both"/>
        <w:rPr>
          <w:rFonts w:cs="Arial"/>
          <w:sz w:val="18"/>
          <w:szCs w:val="18"/>
        </w:rPr>
      </w:pPr>
      <w:r w:rsidRPr="003330FE">
        <w:rPr>
          <w:rFonts w:cs="Arial"/>
          <w:sz w:val="18"/>
          <w:szCs w:val="18"/>
        </w:rPr>
        <w:t>I dati appartenenti alle “categorie particolari di dati personali” quali quelli riguardanti le condanne penali saranno trattati nei limiti e secondo la disciplina</w:t>
      </w:r>
      <w:r w:rsidR="0094382E" w:rsidRPr="0094382E">
        <w:rPr>
          <w:rFonts w:cs="Arial"/>
          <w:sz w:val="18"/>
          <w:szCs w:val="18"/>
        </w:rPr>
        <w:t xml:space="preserve"> </w:t>
      </w:r>
      <w:r w:rsidR="0094382E" w:rsidRPr="003330FE">
        <w:rPr>
          <w:rFonts w:cs="Arial"/>
          <w:sz w:val="18"/>
          <w:szCs w:val="18"/>
        </w:rPr>
        <w:t>di cui</w:t>
      </w:r>
      <w:r w:rsidRPr="003330FE">
        <w:rPr>
          <w:rFonts w:cs="Arial"/>
          <w:sz w:val="18"/>
          <w:szCs w:val="18"/>
        </w:rPr>
        <w:t>, rispettivamente, agli articoli 9 e 10 del GDPR.</w:t>
      </w:r>
    </w:p>
    <w:p w14:paraId="0A8E2AD3" w14:textId="0B0D9F72" w:rsidR="00F1226F" w:rsidRPr="003330FE" w:rsidRDefault="00F1226F" w:rsidP="003330FE">
      <w:pPr>
        <w:spacing w:line="360" w:lineRule="auto"/>
        <w:jc w:val="both"/>
        <w:rPr>
          <w:rFonts w:cs="Arial"/>
          <w:b/>
          <w:sz w:val="18"/>
          <w:szCs w:val="18"/>
        </w:rPr>
      </w:pPr>
    </w:p>
    <w:p w14:paraId="1A0E7216" w14:textId="3133CE97" w:rsidR="00F1226F" w:rsidRPr="001D4FC5" w:rsidRDefault="00F1226F" w:rsidP="00E36123">
      <w:pPr>
        <w:pStyle w:val="Paragrafoelenco"/>
        <w:numPr>
          <w:ilvl w:val="0"/>
          <w:numId w:val="6"/>
        </w:numPr>
        <w:spacing w:line="360" w:lineRule="auto"/>
        <w:rPr>
          <w:sz w:val="18"/>
          <w:szCs w:val="18"/>
        </w:rPr>
      </w:pPr>
      <w:r w:rsidRPr="001D4FC5">
        <w:rPr>
          <w:b/>
          <w:sz w:val="18"/>
          <w:szCs w:val="18"/>
        </w:rPr>
        <w:t>Finalità e basi giuridiche del trattamento</w:t>
      </w:r>
    </w:p>
    <w:p w14:paraId="2DEC3008" w14:textId="4E11E442" w:rsidR="000843A7" w:rsidRPr="001D4FC5" w:rsidRDefault="00F1226F" w:rsidP="003330FE">
      <w:pPr>
        <w:spacing w:line="360" w:lineRule="auto"/>
        <w:jc w:val="both"/>
        <w:rPr>
          <w:rFonts w:cs="Arial"/>
          <w:sz w:val="18"/>
          <w:szCs w:val="18"/>
        </w:rPr>
      </w:pPr>
      <w:r w:rsidRPr="001D4FC5">
        <w:rPr>
          <w:rFonts w:cs="Arial"/>
          <w:sz w:val="18"/>
          <w:szCs w:val="18"/>
        </w:rPr>
        <w:t>I dati personali raccolti nell’ambito della presente procedura saranno trattati esclusivamente per le seguenti finalità e relative basi giuridiche</w:t>
      </w:r>
      <w:r w:rsidR="000843A7" w:rsidRPr="001D4FC5">
        <w:rPr>
          <w:rFonts w:cs="Arial"/>
          <w:sz w:val="18"/>
          <w:szCs w:val="18"/>
        </w:rPr>
        <w:t>:</w:t>
      </w:r>
    </w:p>
    <w:p w14:paraId="31BCFE9C" w14:textId="68321D5B" w:rsidR="00797531" w:rsidRPr="001D4FC5" w:rsidRDefault="000843A7" w:rsidP="00E87654">
      <w:pPr>
        <w:pStyle w:val="Paragrafoelenco"/>
        <w:numPr>
          <w:ilvl w:val="0"/>
          <w:numId w:val="7"/>
        </w:numPr>
        <w:spacing w:line="360" w:lineRule="auto"/>
        <w:rPr>
          <w:sz w:val="18"/>
          <w:szCs w:val="18"/>
        </w:rPr>
      </w:pPr>
      <w:r w:rsidRPr="001D4FC5">
        <w:rPr>
          <w:sz w:val="18"/>
          <w:szCs w:val="18"/>
        </w:rPr>
        <w:t>l</w:t>
      </w:r>
      <w:r w:rsidR="00F1226F" w:rsidRPr="001D4FC5">
        <w:rPr>
          <w:sz w:val="18"/>
          <w:szCs w:val="18"/>
        </w:rPr>
        <w:t xml:space="preserve">’adempimento di un obbligo legale (art. 6, par. 1, </w:t>
      </w:r>
      <w:proofErr w:type="spellStart"/>
      <w:r w:rsidR="00F1226F" w:rsidRPr="001D4FC5">
        <w:rPr>
          <w:sz w:val="18"/>
          <w:szCs w:val="18"/>
        </w:rPr>
        <w:t>lett</w:t>
      </w:r>
      <w:proofErr w:type="spellEnd"/>
      <w:r w:rsidR="00F1226F" w:rsidRPr="001D4FC5">
        <w:rPr>
          <w:sz w:val="18"/>
          <w:szCs w:val="18"/>
        </w:rPr>
        <w:t>. c) del GDPR)</w:t>
      </w:r>
      <w:r w:rsidRPr="001D4FC5">
        <w:rPr>
          <w:sz w:val="18"/>
          <w:szCs w:val="18"/>
        </w:rPr>
        <w:t xml:space="preserve">, </w:t>
      </w:r>
      <w:r w:rsidR="00F1226F" w:rsidRPr="001D4FC5">
        <w:rPr>
          <w:sz w:val="18"/>
          <w:szCs w:val="18"/>
        </w:rPr>
        <w:t xml:space="preserve">l’esecuzione di un compito di interesse pubblico o l’esercizio di pubblici poteri di cui è investito il Titolare (art. 6, par. 1, </w:t>
      </w:r>
      <w:proofErr w:type="spellStart"/>
      <w:r w:rsidR="00F1226F" w:rsidRPr="001D4FC5">
        <w:rPr>
          <w:sz w:val="18"/>
          <w:szCs w:val="18"/>
        </w:rPr>
        <w:t>lett</w:t>
      </w:r>
      <w:proofErr w:type="spellEnd"/>
      <w:r w:rsidR="00F1226F" w:rsidRPr="001D4FC5">
        <w:rPr>
          <w:sz w:val="18"/>
          <w:szCs w:val="18"/>
        </w:rPr>
        <w:t>. e) del GDPR), rispondenti nello specifico ad adempimenti connessi alla procedura in parola</w:t>
      </w:r>
      <w:r w:rsidR="00797531" w:rsidRPr="001D4FC5">
        <w:rPr>
          <w:sz w:val="18"/>
          <w:szCs w:val="18"/>
        </w:rPr>
        <w:t xml:space="preserve"> denominata </w:t>
      </w:r>
      <w:r w:rsidR="00B04ED0" w:rsidRPr="00B04ED0">
        <w:rPr>
          <w:i/>
          <w:sz w:val="18"/>
          <w:szCs w:val="18"/>
        </w:rPr>
        <w:t xml:space="preserve">Pubblico avviso per l’acquisizione di manifestazioni di interesse per l’incarico di Direttore generale della </w:t>
      </w:r>
      <w:r w:rsidR="00D71EBB" w:rsidRPr="00342961">
        <w:rPr>
          <w:i/>
          <w:sz w:val="18"/>
          <w:szCs w:val="18"/>
        </w:rPr>
        <w:t xml:space="preserve">Direzione generale </w:t>
      </w:r>
      <w:r w:rsidR="00E87654" w:rsidRPr="00E87654">
        <w:rPr>
          <w:i/>
          <w:sz w:val="18"/>
          <w:szCs w:val="18"/>
        </w:rPr>
        <w:t xml:space="preserve">della </w:t>
      </w:r>
      <w:r w:rsidR="00F722D4">
        <w:rPr>
          <w:i/>
          <w:sz w:val="18"/>
          <w:szCs w:val="18"/>
        </w:rPr>
        <w:t>P</w:t>
      </w:r>
      <w:bookmarkStart w:id="0" w:name="_GoBack"/>
      <w:bookmarkEnd w:id="0"/>
      <w:r w:rsidR="00E87654" w:rsidRPr="00E87654">
        <w:rPr>
          <w:i/>
          <w:sz w:val="18"/>
          <w:szCs w:val="18"/>
        </w:rPr>
        <w:t>residenza</w:t>
      </w:r>
      <w:r w:rsidR="00F1226F" w:rsidRPr="001D4FC5">
        <w:rPr>
          <w:i/>
          <w:sz w:val="18"/>
          <w:szCs w:val="18"/>
        </w:rPr>
        <w:t>.</w:t>
      </w:r>
    </w:p>
    <w:p w14:paraId="2D82F843" w14:textId="77777777" w:rsidR="00797531" w:rsidRPr="001D4FC5" w:rsidRDefault="00F1226F" w:rsidP="00E36123">
      <w:pPr>
        <w:pStyle w:val="Paragrafoelenco"/>
        <w:numPr>
          <w:ilvl w:val="0"/>
          <w:numId w:val="7"/>
        </w:numPr>
        <w:spacing w:line="360" w:lineRule="auto"/>
        <w:rPr>
          <w:sz w:val="18"/>
          <w:szCs w:val="18"/>
        </w:rPr>
      </w:pPr>
      <w:r w:rsidRPr="001D4FC5">
        <w:rPr>
          <w:sz w:val="18"/>
          <w:szCs w:val="18"/>
        </w:rPr>
        <w:t xml:space="preserve">L’eventuale esercizio dei diritti del Titolare in sede giudiziaria, la gestione degli eventuali contenziosi e la prevenzione e repressione di atti illeciti (L.R. 13 novembre 1998, n. 31; Codice di procedura civile, Codice di procedura penale; Decreto legislativo 2 luglio 2010, n. 104; D.P.R. 24 novembre 1971, n. 1199) ed ogni ulteriore normativa vigente in materia. </w:t>
      </w:r>
    </w:p>
    <w:p w14:paraId="4E0EAF8F" w14:textId="147AEDF2" w:rsidR="00F1226F" w:rsidRPr="001D4FC5" w:rsidRDefault="00F1226F" w:rsidP="00E36123">
      <w:pPr>
        <w:pStyle w:val="Paragrafoelenco"/>
        <w:numPr>
          <w:ilvl w:val="0"/>
          <w:numId w:val="7"/>
        </w:numPr>
        <w:spacing w:line="360" w:lineRule="auto"/>
        <w:rPr>
          <w:sz w:val="18"/>
          <w:szCs w:val="18"/>
        </w:rPr>
      </w:pPr>
      <w:r w:rsidRPr="001D4FC5">
        <w:rPr>
          <w:sz w:val="18"/>
          <w:szCs w:val="18"/>
        </w:rPr>
        <w:t>I dati saranno trattati anche a fini dei connessi adempimenti di gestione documentale ed archiviazione (protocollo e conservazione documentale) nonché, eventualmente, in forma aggregata, a fini statistici.</w:t>
      </w:r>
    </w:p>
    <w:p w14:paraId="2DF3C208" w14:textId="71744BCD" w:rsidR="00FA1B5A" w:rsidRPr="00FA1B5A" w:rsidRDefault="00FA1B5A" w:rsidP="00FA1B5A">
      <w:pPr>
        <w:spacing w:line="360" w:lineRule="auto"/>
        <w:jc w:val="both"/>
        <w:rPr>
          <w:sz w:val="18"/>
          <w:szCs w:val="18"/>
        </w:rPr>
      </w:pPr>
      <w:r w:rsidRPr="001D4FC5">
        <w:rPr>
          <w:rFonts w:cs="Arial"/>
          <w:sz w:val="18"/>
          <w:szCs w:val="18"/>
        </w:rPr>
        <w:lastRenderedPageBreak/>
        <w:t>La base giuridica che disciplina la suddetta procedura è costituita dagli articoli 28 della L.R. 31 novembre 1998, n. 31 e dalle altre norme riferibili alla nomina dei dirigenti del sistema Regione, nonché dall’avviso a presentare manifestazione di interesse all’incarico in questione.</w:t>
      </w:r>
    </w:p>
    <w:p w14:paraId="649F33C3" w14:textId="77777777" w:rsidR="002A4F50" w:rsidRPr="003330FE" w:rsidRDefault="002A4F50" w:rsidP="003330FE">
      <w:pPr>
        <w:spacing w:line="360" w:lineRule="auto"/>
        <w:jc w:val="both"/>
        <w:rPr>
          <w:rFonts w:cs="Arial"/>
          <w:sz w:val="18"/>
          <w:szCs w:val="18"/>
        </w:rPr>
      </w:pPr>
    </w:p>
    <w:p w14:paraId="7B153F16" w14:textId="3F0A0E5A" w:rsidR="002A4F50" w:rsidRPr="00F65526" w:rsidRDefault="00F65526" w:rsidP="00E36123">
      <w:pPr>
        <w:pStyle w:val="Paragrafoelenco"/>
        <w:numPr>
          <w:ilvl w:val="0"/>
          <w:numId w:val="6"/>
        </w:numPr>
        <w:spacing w:line="360" w:lineRule="auto"/>
        <w:ind w:left="360" w:firstLine="66"/>
        <w:rPr>
          <w:sz w:val="18"/>
          <w:szCs w:val="18"/>
        </w:rPr>
      </w:pPr>
      <w:r>
        <w:rPr>
          <w:b/>
          <w:sz w:val="18"/>
          <w:szCs w:val="18"/>
        </w:rPr>
        <w:t xml:space="preserve"> </w:t>
      </w:r>
      <w:r w:rsidR="002A4F50" w:rsidRPr="00F65526">
        <w:rPr>
          <w:b/>
          <w:sz w:val="18"/>
          <w:szCs w:val="18"/>
        </w:rPr>
        <w:t>Modalità di trattamento</w:t>
      </w:r>
      <w:r>
        <w:rPr>
          <w:b/>
          <w:sz w:val="18"/>
          <w:szCs w:val="18"/>
        </w:rPr>
        <w:t xml:space="preserve"> </w:t>
      </w:r>
    </w:p>
    <w:p w14:paraId="06DD0146" w14:textId="76E44177" w:rsidR="002A4F50" w:rsidRPr="003330FE" w:rsidRDefault="002A4F50" w:rsidP="003330FE">
      <w:pPr>
        <w:spacing w:line="360" w:lineRule="auto"/>
        <w:jc w:val="both"/>
        <w:rPr>
          <w:rFonts w:cs="Arial"/>
          <w:sz w:val="18"/>
          <w:szCs w:val="18"/>
        </w:rPr>
      </w:pPr>
      <w:r w:rsidRPr="003330FE">
        <w:rPr>
          <w:rFonts w:cs="Arial"/>
          <w:sz w:val="18"/>
          <w:szCs w:val="18"/>
        </w:rPr>
        <w:t xml:space="preserve">Il trattamento dei dati personali, come definito dall’art. 4, </w:t>
      </w:r>
      <w:r w:rsidR="00A36FF5" w:rsidRPr="003330FE">
        <w:rPr>
          <w:rFonts w:cs="Arial"/>
          <w:sz w:val="18"/>
          <w:szCs w:val="18"/>
        </w:rPr>
        <w:t>punto 2, del GDPR, è realizzato</w:t>
      </w:r>
      <w:r w:rsidRPr="003330FE">
        <w:rPr>
          <w:rFonts w:cs="Arial"/>
          <w:sz w:val="18"/>
          <w:szCs w:val="18"/>
        </w:rPr>
        <w:t xml:space="preserve"> con modalità elettroniche e/o cartacee, in forma automatizzata e/o manuale, nella misura strettamente necessaria a far fronte alle finalità sopra indicate.</w:t>
      </w:r>
    </w:p>
    <w:p w14:paraId="251D4D3A" w14:textId="70286483" w:rsidR="007C632F" w:rsidRPr="003330FE" w:rsidRDefault="007C632F" w:rsidP="003330FE">
      <w:pPr>
        <w:spacing w:line="360" w:lineRule="auto"/>
        <w:jc w:val="both"/>
        <w:rPr>
          <w:rFonts w:cs="Arial"/>
          <w:b/>
          <w:sz w:val="18"/>
          <w:szCs w:val="18"/>
        </w:rPr>
      </w:pPr>
    </w:p>
    <w:p w14:paraId="6AE1E2C4" w14:textId="5CCDFB75" w:rsidR="00E04EBA" w:rsidRPr="003330FE" w:rsidRDefault="00E04EBA" w:rsidP="00E36123">
      <w:pPr>
        <w:pStyle w:val="Paragrafoelenco"/>
        <w:numPr>
          <w:ilvl w:val="0"/>
          <w:numId w:val="6"/>
        </w:numPr>
        <w:spacing w:line="360" w:lineRule="auto"/>
        <w:rPr>
          <w:b/>
          <w:sz w:val="18"/>
          <w:szCs w:val="18"/>
        </w:rPr>
      </w:pPr>
      <w:r w:rsidRPr="003330FE">
        <w:rPr>
          <w:b/>
          <w:sz w:val="18"/>
          <w:szCs w:val="18"/>
        </w:rPr>
        <w:t xml:space="preserve">Conservazione dei Dati </w:t>
      </w:r>
    </w:p>
    <w:p w14:paraId="58A4E981" w14:textId="21F1564B" w:rsidR="007C632F" w:rsidRPr="003330FE" w:rsidRDefault="00E04EBA" w:rsidP="00F65526">
      <w:pPr>
        <w:spacing w:line="360" w:lineRule="auto"/>
        <w:jc w:val="both"/>
        <w:rPr>
          <w:rFonts w:cs="Arial"/>
          <w:sz w:val="18"/>
          <w:szCs w:val="18"/>
        </w:rPr>
      </w:pPr>
      <w:r w:rsidRPr="003330FE">
        <w:rPr>
          <w:rFonts w:cs="Arial"/>
          <w:sz w:val="18"/>
          <w:szCs w:val="18"/>
        </w:rPr>
        <w:t>Nel rispetto dei principi di liceità, limitazione rispetto alle finalità e minimizzazione dei dati di cui all'art. 5 del GDPR, i dati personali raccolti saranno trattati per il tempo necessario per adempiere alle finalità sopra indicate e per il tempo in cui l’amministrazione è soggetta ad obblighi di conservazione previsti da norme di legge o regolamento e secondo i criteri indicati dal Modello di Massimario di selezione e scarto delle Giunte Regionali (contenuto nel Documento conclusivo dei lavori del Gruppo nazionale degli archivi delle Regioni - seconda fase 2005 – 2007), dalla Deliberazione della Giunta regionale n. 24/27 del 14 maggio 2018, dai pareri della Soprintendenza archivistica, dai documenti di indirizzo AGID.</w:t>
      </w:r>
    </w:p>
    <w:p w14:paraId="42884906" w14:textId="0166337D" w:rsidR="00E04EBA" w:rsidRPr="003330FE" w:rsidRDefault="00E04EBA" w:rsidP="003330FE">
      <w:pPr>
        <w:spacing w:line="360" w:lineRule="auto"/>
        <w:jc w:val="both"/>
        <w:rPr>
          <w:rFonts w:cs="Arial"/>
          <w:sz w:val="18"/>
          <w:szCs w:val="18"/>
        </w:rPr>
      </w:pPr>
    </w:p>
    <w:p w14:paraId="5F64D83B" w14:textId="3DC0696B" w:rsidR="00E04EBA" w:rsidRPr="00F65526" w:rsidRDefault="00E04EBA" w:rsidP="00E36123">
      <w:pPr>
        <w:pStyle w:val="Paragrafoelenco"/>
        <w:numPr>
          <w:ilvl w:val="0"/>
          <w:numId w:val="6"/>
        </w:numPr>
        <w:spacing w:line="360" w:lineRule="auto"/>
        <w:rPr>
          <w:sz w:val="18"/>
          <w:szCs w:val="18"/>
        </w:rPr>
      </w:pPr>
      <w:r w:rsidRPr="00F65526">
        <w:rPr>
          <w:b/>
          <w:sz w:val="18"/>
          <w:szCs w:val="18"/>
        </w:rPr>
        <w:t>Conferimento dei Dati</w:t>
      </w:r>
    </w:p>
    <w:p w14:paraId="48D200C0" w14:textId="7DFDF3C6" w:rsidR="00E04EBA" w:rsidRPr="003330FE" w:rsidRDefault="00E04EBA" w:rsidP="003330FE">
      <w:pPr>
        <w:spacing w:line="360" w:lineRule="auto"/>
        <w:jc w:val="both"/>
        <w:rPr>
          <w:rFonts w:cs="Arial"/>
          <w:sz w:val="18"/>
          <w:szCs w:val="18"/>
        </w:rPr>
      </w:pPr>
      <w:r w:rsidRPr="003330FE">
        <w:rPr>
          <w:rFonts w:cs="Arial"/>
          <w:sz w:val="18"/>
          <w:szCs w:val="18"/>
        </w:rPr>
        <w:t>Il conferimento dei dati è OBBLIGATORIO ai fini dell’accettazione delle domande di partecipazione alla procedura di che trattasi.</w:t>
      </w:r>
    </w:p>
    <w:p w14:paraId="127DDE61" w14:textId="01C8F500" w:rsidR="00E04EBA" w:rsidRPr="003330FE" w:rsidRDefault="00E04EBA" w:rsidP="003330FE">
      <w:pPr>
        <w:spacing w:line="360" w:lineRule="auto"/>
        <w:rPr>
          <w:rFonts w:cs="Arial"/>
          <w:sz w:val="18"/>
          <w:szCs w:val="18"/>
        </w:rPr>
      </w:pPr>
    </w:p>
    <w:p w14:paraId="675CE9C4" w14:textId="70575912" w:rsidR="00E81187" w:rsidRPr="00F65526" w:rsidRDefault="00355A47" w:rsidP="00E36123">
      <w:pPr>
        <w:pStyle w:val="Paragrafoelenco"/>
        <w:numPr>
          <w:ilvl w:val="0"/>
          <w:numId w:val="6"/>
        </w:numPr>
        <w:spacing w:line="360" w:lineRule="auto"/>
        <w:rPr>
          <w:sz w:val="18"/>
          <w:szCs w:val="18"/>
        </w:rPr>
      </w:pPr>
      <w:r w:rsidRPr="00F65526">
        <w:rPr>
          <w:b/>
          <w:sz w:val="18"/>
          <w:szCs w:val="18"/>
        </w:rPr>
        <w:t>Soggetti preposti al trattamento dei Dati</w:t>
      </w:r>
    </w:p>
    <w:p w14:paraId="156BB89A" w14:textId="431BF473" w:rsidR="00E04EBA" w:rsidRPr="003330FE" w:rsidRDefault="00355A47" w:rsidP="003330FE">
      <w:pPr>
        <w:spacing w:line="360" w:lineRule="auto"/>
        <w:jc w:val="both"/>
        <w:rPr>
          <w:rFonts w:cs="Arial"/>
          <w:sz w:val="18"/>
          <w:szCs w:val="18"/>
        </w:rPr>
      </w:pPr>
      <w:r w:rsidRPr="003330FE">
        <w:rPr>
          <w:rFonts w:cs="Arial"/>
          <w:sz w:val="18"/>
          <w:szCs w:val="18"/>
        </w:rPr>
        <w:t xml:space="preserve">I dati conferiti potranno essere resi accessibili/trattati per le finalità di cui sopra: </w:t>
      </w:r>
      <w:r w:rsidRPr="003330FE">
        <w:rPr>
          <w:rFonts w:cs="Arial"/>
          <w:sz w:val="18"/>
          <w:szCs w:val="18"/>
        </w:rPr>
        <w:sym w:font="Symbol" w:char="F02D"/>
      </w:r>
      <w:r w:rsidRPr="003330FE">
        <w:rPr>
          <w:rFonts w:cs="Arial"/>
          <w:sz w:val="18"/>
          <w:szCs w:val="18"/>
        </w:rPr>
        <w:t xml:space="preserve"> dai dipendenti e/o collaboratori che prestano servizio/attività lavorativa presso </w:t>
      </w:r>
      <w:r w:rsidR="00B66B98">
        <w:rPr>
          <w:rFonts w:cs="Arial"/>
          <w:sz w:val="18"/>
          <w:szCs w:val="18"/>
        </w:rPr>
        <w:t>i</w:t>
      </w:r>
      <w:r w:rsidR="00F44E6E">
        <w:rPr>
          <w:rFonts w:cs="Arial"/>
          <w:sz w:val="18"/>
          <w:szCs w:val="18"/>
        </w:rPr>
        <w:t xml:space="preserve">l competente </w:t>
      </w:r>
      <w:r w:rsidR="00B66B98">
        <w:rPr>
          <w:rFonts w:cs="Arial"/>
          <w:sz w:val="18"/>
          <w:szCs w:val="18"/>
        </w:rPr>
        <w:t>Assessorato</w:t>
      </w:r>
      <w:r w:rsidRPr="003330FE">
        <w:rPr>
          <w:rFonts w:cs="Arial"/>
          <w:sz w:val="18"/>
          <w:szCs w:val="18"/>
        </w:rPr>
        <w:t xml:space="preserve"> nonché presso le altre articolazioni organizzative dell’Amministrazione Regionale, autorizzati al trattamento nell’ambito dei procedimenti connessi alla presente procedura, nella misura strettamente necessaria all’assolvimento delle rispettive competenze gestionali e trasversali (segreteria, staff informatico/amministratori di sistema, addetti al protocollo, archivio, URP, accesso e contenzioso); </w:t>
      </w:r>
      <w:r w:rsidRPr="003330FE">
        <w:rPr>
          <w:rFonts w:cs="Arial"/>
          <w:sz w:val="18"/>
          <w:szCs w:val="18"/>
        </w:rPr>
        <w:sym w:font="Symbol" w:char="F02D"/>
      </w:r>
      <w:r w:rsidRPr="003330FE">
        <w:rPr>
          <w:rFonts w:cs="Arial"/>
          <w:sz w:val="18"/>
          <w:szCs w:val="18"/>
        </w:rPr>
        <w:t xml:space="preserve"> da altre partizioni dell’amministrazione regionale per finalità istituzionali connesse o da soggetti terzi cui è stata affidata la fornitura di servizi per conto del Titolare, nella loro qualità di responsabili esterni del trattamento</w:t>
      </w:r>
      <w:r w:rsidR="006C7088" w:rsidRPr="003330FE">
        <w:rPr>
          <w:rFonts w:cs="Arial"/>
          <w:sz w:val="18"/>
          <w:szCs w:val="18"/>
        </w:rPr>
        <w:t>.</w:t>
      </w:r>
    </w:p>
    <w:p w14:paraId="2F07898B" w14:textId="77777777" w:rsidR="00274E24" w:rsidRPr="003330FE" w:rsidRDefault="00274E24" w:rsidP="003330FE">
      <w:pPr>
        <w:spacing w:line="360" w:lineRule="auto"/>
        <w:jc w:val="both"/>
        <w:rPr>
          <w:rFonts w:cs="Arial"/>
          <w:sz w:val="18"/>
          <w:szCs w:val="18"/>
        </w:rPr>
      </w:pPr>
    </w:p>
    <w:p w14:paraId="7B1007E3" w14:textId="1EE97745" w:rsidR="00233573" w:rsidRPr="00F65526" w:rsidRDefault="00233573" w:rsidP="00E36123">
      <w:pPr>
        <w:pStyle w:val="Paragrafoelenco"/>
        <w:numPr>
          <w:ilvl w:val="0"/>
          <w:numId w:val="6"/>
        </w:numPr>
        <w:spacing w:line="360" w:lineRule="auto"/>
        <w:rPr>
          <w:sz w:val="18"/>
          <w:szCs w:val="18"/>
        </w:rPr>
      </w:pPr>
      <w:r w:rsidRPr="00F65526">
        <w:rPr>
          <w:b/>
          <w:sz w:val="18"/>
          <w:szCs w:val="18"/>
        </w:rPr>
        <w:t>Comunicazioni dei Dati</w:t>
      </w:r>
    </w:p>
    <w:p w14:paraId="37122436" w14:textId="21C68BC1" w:rsidR="006C7088" w:rsidRPr="003330FE" w:rsidRDefault="00233573" w:rsidP="003330FE">
      <w:pPr>
        <w:spacing w:line="360" w:lineRule="auto"/>
        <w:jc w:val="both"/>
        <w:rPr>
          <w:rFonts w:cs="Arial"/>
          <w:sz w:val="18"/>
          <w:szCs w:val="18"/>
        </w:rPr>
      </w:pPr>
      <w:r w:rsidRPr="003330FE">
        <w:rPr>
          <w:rFonts w:cs="Arial"/>
          <w:sz w:val="18"/>
          <w:szCs w:val="18"/>
        </w:rPr>
        <w:t xml:space="preserve">I dati forniti possono essere comunicati a terzi solo se necessario ai fini dell’adempimento di obblighi di legge o contrattuali o per l’espletamento delle finalità istituzionali che li tratteranno in qualità di autonomi titolari del trattamento per finalità istituzionali e/o in forza di legge nel corso di indagini e controlli. I dati forniti possono inoltre essere oggetto di pubblicazione per gli adempimenti in materia di pubblicità legale, di trasparenza </w:t>
      </w:r>
      <w:r w:rsidRPr="003330FE">
        <w:rPr>
          <w:rFonts w:cs="Arial"/>
          <w:sz w:val="18"/>
          <w:szCs w:val="18"/>
        </w:rPr>
        <w:lastRenderedPageBreak/>
        <w:t>amministrativa ex d.lgs. 14 marzo 2013 n. 33 e nelle forme di pubblicazione previste dal sistema dei portali regionali, anche comprendenti notizie e avvisi.</w:t>
      </w:r>
    </w:p>
    <w:p w14:paraId="5B2F33FA" w14:textId="3BBCACF6" w:rsidR="00233573" w:rsidRPr="003330FE" w:rsidRDefault="00233573" w:rsidP="003330FE">
      <w:pPr>
        <w:spacing w:line="360" w:lineRule="auto"/>
        <w:jc w:val="both"/>
        <w:rPr>
          <w:rFonts w:cs="Arial"/>
          <w:sz w:val="18"/>
          <w:szCs w:val="18"/>
        </w:rPr>
      </w:pPr>
    </w:p>
    <w:p w14:paraId="04D197B1" w14:textId="03257B66" w:rsidR="00233573" w:rsidRPr="00F65526" w:rsidRDefault="00233573" w:rsidP="00E36123">
      <w:pPr>
        <w:pStyle w:val="Paragrafoelenco"/>
        <w:numPr>
          <w:ilvl w:val="0"/>
          <w:numId w:val="6"/>
        </w:numPr>
        <w:spacing w:line="360" w:lineRule="auto"/>
        <w:rPr>
          <w:sz w:val="18"/>
          <w:szCs w:val="18"/>
        </w:rPr>
      </w:pPr>
      <w:r w:rsidRPr="00F65526">
        <w:rPr>
          <w:b/>
          <w:sz w:val="18"/>
          <w:szCs w:val="18"/>
        </w:rPr>
        <w:t>Trasferimento dei Dati</w:t>
      </w:r>
    </w:p>
    <w:p w14:paraId="50442D83" w14:textId="73EC1D1C" w:rsidR="00233573" w:rsidRDefault="00233573" w:rsidP="003330FE">
      <w:pPr>
        <w:spacing w:line="360" w:lineRule="auto"/>
        <w:rPr>
          <w:rFonts w:cs="Arial"/>
          <w:sz w:val="18"/>
          <w:szCs w:val="18"/>
        </w:rPr>
      </w:pPr>
      <w:r w:rsidRPr="003330FE">
        <w:rPr>
          <w:rFonts w:cs="Arial"/>
          <w:sz w:val="18"/>
          <w:szCs w:val="18"/>
        </w:rPr>
        <w:t>I dati non saranno diffusi né trasferiti in paesi extra UE.</w:t>
      </w:r>
    </w:p>
    <w:p w14:paraId="4E814A67" w14:textId="77777777" w:rsidR="00F65526" w:rsidRPr="003330FE" w:rsidRDefault="00F65526" w:rsidP="003330FE">
      <w:pPr>
        <w:spacing w:line="360" w:lineRule="auto"/>
        <w:rPr>
          <w:rFonts w:cs="Arial"/>
          <w:sz w:val="18"/>
          <w:szCs w:val="18"/>
        </w:rPr>
      </w:pPr>
    </w:p>
    <w:p w14:paraId="77E83A41" w14:textId="19C66F1F" w:rsidR="00BE5C5C" w:rsidRPr="00F65526" w:rsidRDefault="00BE5C5C" w:rsidP="00E36123">
      <w:pPr>
        <w:pStyle w:val="Paragrafoelenco"/>
        <w:numPr>
          <w:ilvl w:val="0"/>
          <w:numId w:val="6"/>
        </w:numPr>
        <w:spacing w:after="120" w:line="360" w:lineRule="auto"/>
        <w:ind w:left="358" w:hanging="74"/>
        <w:rPr>
          <w:sz w:val="18"/>
          <w:szCs w:val="18"/>
        </w:rPr>
      </w:pPr>
      <w:r w:rsidRPr="00F65526">
        <w:rPr>
          <w:b/>
          <w:sz w:val="18"/>
          <w:szCs w:val="18"/>
        </w:rPr>
        <w:t>Diritti dell’interessato</w:t>
      </w:r>
    </w:p>
    <w:p w14:paraId="6EFF0314" w14:textId="15F7B060" w:rsidR="00BE5C5C" w:rsidRDefault="00BE5C5C" w:rsidP="003330FE">
      <w:pPr>
        <w:spacing w:line="360" w:lineRule="auto"/>
        <w:jc w:val="both"/>
        <w:rPr>
          <w:rFonts w:cs="Arial"/>
          <w:sz w:val="18"/>
          <w:szCs w:val="18"/>
        </w:rPr>
      </w:pPr>
      <w:r w:rsidRPr="003330FE">
        <w:rPr>
          <w:rFonts w:cs="Arial"/>
          <w:sz w:val="18"/>
          <w:szCs w:val="18"/>
        </w:rPr>
        <w:t xml:space="preserve">Il Titolare informa che al soggetto interessato (persona fisica cui si riferiscono i dati personali) se non ricorrono le limitazioni previste dalla legge (si veda art. 2-undecies D.lgs. n. 101/2018 “Limitazioni ai diritti dell'interessato”), competono i diritti di cui agli articoli da 15 a 22 e all’art. 77 del Regolamento 2016/679/UE che, alle condizioni e con le limitazioni ivi previste, stabiliscono: </w:t>
      </w:r>
      <w:r w:rsidRPr="003330FE">
        <w:rPr>
          <w:rFonts w:cs="Arial"/>
          <w:sz w:val="18"/>
          <w:szCs w:val="18"/>
        </w:rPr>
        <w:sym w:font="Symbol" w:char="F02D"/>
      </w:r>
      <w:r w:rsidRPr="003330FE">
        <w:rPr>
          <w:rFonts w:cs="Arial"/>
          <w:sz w:val="18"/>
          <w:szCs w:val="18"/>
        </w:rPr>
        <w:t xml:space="preserve"> il diritto dell’interessato di ottenere la conferma che sia o meno in corso un trattamento di dati personali che lo riguardano e in tal caso, ottenere l'accesso ai dati personali e alle informazioni di cui all’art. 15 del GDPR; </w:t>
      </w:r>
      <w:r w:rsidRPr="003330FE">
        <w:rPr>
          <w:rFonts w:cs="Arial"/>
          <w:sz w:val="18"/>
          <w:szCs w:val="18"/>
        </w:rPr>
        <w:sym w:font="Symbol" w:char="F02D"/>
      </w:r>
      <w:r w:rsidRPr="003330FE">
        <w:rPr>
          <w:rFonts w:cs="Arial"/>
          <w:sz w:val="18"/>
          <w:szCs w:val="18"/>
        </w:rPr>
        <w:t xml:space="preserve"> il diritto di ottenere, senza ingiustificato ritardo, l’aggiornamento e la rettifica dei dati inesatti ovvero quando vi ha interesse, l’integrazione dei dati incompleti (art.16 GDPR); </w:t>
      </w:r>
      <w:r w:rsidRPr="003330FE">
        <w:rPr>
          <w:rFonts w:cs="Arial"/>
          <w:sz w:val="18"/>
          <w:szCs w:val="18"/>
        </w:rPr>
        <w:sym w:font="Symbol" w:char="F02D"/>
      </w:r>
      <w:r w:rsidRPr="003330FE">
        <w:rPr>
          <w:rFonts w:cs="Arial"/>
          <w:sz w:val="18"/>
          <w:szCs w:val="18"/>
        </w:rPr>
        <w:t xml:space="preserve"> il diritto di ottenere, senza ingiustificato ritardo, la cancellazione dei dati personali che lo riguardano, secondo quanto previsto dall’art. 17 del GDPR; </w:t>
      </w:r>
      <w:r w:rsidRPr="003330FE">
        <w:rPr>
          <w:rFonts w:cs="Arial"/>
          <w:sz w:val="18"/>
          <w:szCs w:val="18"/>
        </w:rPr>
        <w:sym w:font="Symbol" w:char="F02D"/>
      </w:r>
      <w:r w:rsidRPr="003330FE">
        <w:rPr>
          <w:rFonts w:cs="Arial"/>
          <w:sz w:val="18"/>
          <w:szCs w:val="18"/>
        </w:rPr>
        <w:t xml:space="preserve"> il diritto di ottenere la limitazione del trattamento quando ricorre una delle ipotesi di cui all’art. 18 del GDPR; </w:t>
      </w:r>
      <w:r w:rsidRPr="003330FE">
        <w:rPr>
          <w:rFonts w:cs="Arial"/>
          <w:sz w:val="18"/>
          <w:szCs w:val="18"/>
        </w:rPr>
        <w:sym w:font="Symbol" w:char="F02D"/>
      </w:r>
      <w:r w:rsidRPr="003330FE">
        <w:rPr>
          <w:rFonts w:cs="Arial"/>
          <w:sz w:val="18"/>
          <w:szCs w:val="18"/>
        </w:rPr>
        <w:t xml:space="preserve"> il diritto alla portabilità dei dati, ovvero </w:t>
      </w:r>
      <w:r w:rsidR="00F44E6E">
        <w:rPr>
          <w:rFonts w:cs="Arial"/>
          <w:sz w:val="18"/>
          <w:szCs w:val="18"/>
        </w:rPr>
        <w:t>i</w:t>
      </w:r>
      <w:r w:rsidRPr="003330FE">
        <w:rPr>
          <w:rFonts w:cs="Arial"/>
          <w:sz w:val="18"/>
          <w:szCs w:val="18"/>
        </w:rPr>
        <w:t xml:space="preserve">l diritto di ricevere i dati personali che lo riguardano in un formato strutturato, di uso comune e leggibile per trasmetterli ad altro titolare o – se tecnicamente fattibile – di ottenere la trasmissione diretta da parte del Titolare ad altro titolare dei dati, alle condizioni e secondo le previsioni di cui all'art. 20 del GDPR; </w:t>
      </w:r>
      <w:r w:rsidRPr="003330FE">
        <w:rPr>
          <w:rFonts w:cs="Arial"/>
          <w:sz w:val="18"/>
          <w:szCs w:val="18"/>
        </w:rPr>
        <w:sym w:font="Symbol" w:char="F02D"/>
      </w:r>
      <w:r w:rsidRPr="003330FE">
        <w:rPr>
          <w:rFonts w:cs="Arial"/>
          <w:sz w:val="18"/>
          <w:szCs w:val="18"/>
        </w:rPr>
        <w:t xml:space="preserve"> il diritto ad opporsi al trattamento dei dati che lo riguardano sempre che ricorrano i presupposti di cui all'art. 21 del GDPR; </w:t>
      </w:r>
      <w:r w:rsidRPr="003330FE">
        <w:rPr>
          <w:rFonts w:cs="Arial"/>
          <w:sz w:val="18"/>
          <w:szCs w:val="18"/>
        </w:rPr>
        <w:sym w:font="Symbol" w:char="F02D"/>
      </w:r>
      <w:r w:rsidRPr="003330FE">
        <w:rPr>
          <w:rFonts w:cs="Arial"/>
          <w:sz w:val="18"/>
          <w:szCs w:val="18"/>
        </w:rPr>
        <w:t xml:space="preserve"> il diritto </w:t>
      </w:r>
      <w:r w:rsidR="007C4032">
        <w:rPr>
          <w:rFonts w:cs="Arial"/>
          <w:sz w:val="18"/>
          <w:szCs w:val="18"/>
        </w:rPr>
        <w:t xml:space="preserve">di </w:t>
      </w:r>
      <w:r w:rsidRPr="003330FE">
        <w:rPr>
          <w:rFonts w:cs="Arial"/>
          <w:sz w:val="18"/>
          <w:szCs w:val="18"/>
        </w:rPr>
        <w:t>proporre reclamo all’Autorità Garante per la Protezione dei Dati Personali ai sensi dell’art. 77 del GDPR. Nei casi di cui sopra, ove necessario, ai sensi dell’art. 19 del GDPR, il Titolare porterà a conoscenza i soggetti terzi ai quali i dati personali forniti sono comunicati dell’eventuale esercizio dei diritti di cui</w:t>
      </w:r>
      <w:r w:rsidR="00531A21" w:rsidRPr="003330FE">
        <w:rPr>
          <w:rFonts w:cs="Arial"/>
          <w:sz w:val="18"/>
          <w:szCs w:val="18"/>
        </w:rPr>
        <w:t xml:space="preserve"> sopra, ad eccezione di specifici casi (es. quando tale adempimento si riveli impossibile o comporti un impiego di mezzi manifestamente sproporzionato rispetto al diritto tutelato).</w:t>
      </w:r>
    </w:p>
    <w:p w14:paraId="10351A9E" w14:textId="77777777" w:rsidR="000B115B" w:rsidRDefault="000B115B" w:rsidP="003330FE">
      <w:pPr>
        <w:spacing w:line="360" w:lineRule="auto"/>
        <w:jc w:val="both"/>
        <w:rPr>
          <w:rFonts w:cs="Arial"/>
          <w:sz w:val="18"/>
          <w:szCs w:val="18"/>
        </w:rPr>
      </w:pPr>
    </w:p>
    <w:p w14:paraId="247CBC65" w14:textId="7E3C88F8" w:rsidR="00531A21" w:rsidRPr="00F65526" w:rsidRDefault="00531A21" w:rsidP="00E36123">
      <w:pPr>
        <w:pStyle w:val="Paragrafoelenco"/>
        <w:numPr>
          <w:ilvl w:val="0"/>
          <w:numId w:val="6"/>
        </w:numPr>
        <w:spacing w:line="360" w:lineRule="auto"/>
        <w:rPr>
          <w:sz w:val="18"/>
          <w:szCs w:val="18"/>
        </w:rPr>
      </w:pPr>
      <w:r w:rsidRPr="00F65526">
        <w:rPr>
          <w:b/>
          <w:sz w:val="18"/>
          <w:szCs w:val="18"/>
        </w:rPr>
        <w:t>Modalità di esercizio dei diritti</w:t>
      </w:r>
    </w:p>
    <w:p w14:paraId="57A8460B" w14:textId="3D53320B" w:rsidR="00523D58" w:rsidRPr="003330FE" w:rsidRDefault="00531A21" w:rsidP="003330FE">
      <w:pPr>
        <w:spacing w:line="360" w:lineRule="auto"/>
        <w:jc w:val="both"/>
        <w:rPr>
          <w:rFonts w:cs="Arial"/>
          <w:sz w:val="18"/>
          <w:szCs w:val="18"/>
        </w:rPr>
      </w:pPr>
      <w:r w:rsidRPr="003330FE">
        <w:rPr>
          <w:rFonts w:cs="Arial"/>
          <w:sz w:val="18"/>
          <w:szCs w:val="18"/>
        </w:rPr>
        <w:t>L’esercizio dei diritti menzionati potrà avere luogo, sulla base di quanto previsto dall’art. 12 del GDPR, rivolgendo la relativa richiesta al Titolare nei modi di seguito indicati:</w:t>
      </w:r>
    </w:p>
    <w:p w14:paraId="60C76421" w14:textId="6C05C25B" w:rsidR="003B3550" w:rsidRPr="00F44E6E" w:rsidRDefault="00531A21" w:rsidP="00E36123">
      <w:pPr>
        <w:pStyle w:val="Paragrafoelenco"/>
        <w:numPr>
          <w:ilvl w:val="0"/>
          <w:numId w:val="8"/>
        </w:numPr>
        <w:spacing w:before="120" w:line="360" w:lineRule="auto"/>
        <w:ind w:left="924" w:hanging="357"/>
        <w:rPr>
          <w:sz w:val="18"/>
          <w:szCs w:val="18"/>
        </w:rPr>
      </w:pPr>
      <w:r w:rsidRPr="00F44E6E">
        <w:rPr>
          <w:sz w:val="18"/>
          <w:szCs w:val="18"/>
        </w:rPr>
        <w:t xml:space="preserve">inviando una raccomandata A.R. all’indirizzo: </w:t>
      </w:r>
      <w:r w:rsidR="000B115B">
        <w:rPr>
          <w:sz w:val="18"/>
          <w:szCs w:val="18"/>
        </w:rPr>
        <w:t>Assessorato degli Affari generali, personale e riforma</w:t>
      </w:r>
      <w:r w:rsidRPr="00F44E6E">
        <w:rPr>
          <w:sz w:val="18"/>
          <w:szCs w:val="18"/>
        </w:rPr>
        <w:t xml:space="preserve"> della Regione, viale Tr</w:t>
      </w:r>
      <w:r w:rsidR="000B115B">
        <w:rPr>
          <w:sz w:val="18"/>
          <w:szCs w:val="18"/>
        </w:rPr>
        <w:t>ieste</w:t>
      </w:r>
      <w:r w:rsidRPr="00F44E6E">
        <w:rPr>
          <w:sz w:val="18"/>
          <w:szCs w:val="18"/>
        </w:rPr>
        <w:t xml:space="preserve"> n. </w:t>
      </w:r>
      <w:r w:rsidR="000B115B">
        <w:rPr>
          <w:sz w:val="18"/>
          <w:szCs w:val="18"/>
        </w:rPr>
        <w:t>190</w:t>
      </w:r>
      <w:r w:rsidRPr="00F44E6E">
        <w:rPr>
          <w:sz w:val="18"/>
          <w:szCs w:val="18"/>
        </w:rPr>
        <w:t xml:space="preserve"> - 09123 Cagliari;</w:t>
      </w:r>
    </w:p>
    <w:p w14:paraId="54C9C22D" w14:textId="569786F7" w:rsidR="003C0D4C" w:rsidRDefault="00531A21" w:rsidP="00E36123">
      <w:pPr>
        <w:pStyle w:val="Paragrafoelenco"/>
        <w:numPr>
          <w:ilvl w:val="0"/>
          <w:numId w:val="8"/>
        </w:numPr>
        <w:spacing w:line="360" w:lineRule="auto"/>
        <w:rPr>
          <w:sz w:val="18"/>
          <w:szCs w:val="18"/>
        </w:rPr>
      </w:pPr>
      <w:r w:rsidRPr="00F44E6E">
        <w:rPr>
          <w:sz w:val="18"/>
          <w:szCs w:val="18"/>
        </w:rPr>
        <w:t xml:space="preserve">inviando una email a </w:t>
      </w:r>
      <w:hyperlink r:id="rId10" w:history="1">
        <w:r w:rsidR="006A59DB" w:rsidRPr="00E05BAB">
          <w:rPr>
            <w:rStyle w:val="Collegamentoipertestuale"/>
            <w:sz w:val="18"/>
            <w:szCs w:val="18"/>
          </w:rPr>
          <w:t>aagg.personale@regione.sardegna.it</w:t>
        </w:r>
      </w:hyperlink>
      <w:r w:rsidRPr="00F44E6E">
        <w:rPr>
          <w:sz w:val="18"/>
          <w:szCs w:val="18"/>
        </w:rPr>
        <w:t>;</w:t>
      </w:r>
      <w:r w:rsidR="007D631E" w:rsidRPr="00F44E6E">
        <w:rPr>
          <w:sz w:val="18"/>
          <w:szCs w:val="18"/>
        </w:rPr>
        <w:t xml:space="preserve"> </w:t>
      </w:r>
    </w:p>
    <w:p w14:paraId="16E6C703" w14:textId="700BD0DD" w:rsidR="000B115B" w:rsidRPr="000B115B" w:rsidRDefault="00531A21" w:rsidP="000B115B">
      <w:pPr>
        <w:pStyle w:val="Paragrafoelenco"/>
        <w:numPr>
          <w:ilvl w:val="0"/>
          <w:numId w:val="8"/>
        </w:numPr>
        <w:spacing w:line="360" w:lineRule="auto"/>
        <w:rPr>
          <w:sz w:val="18"/>
          <w:szCs w:val="18"/>
        </w:rPr>
      </w:pPr>
      <w:r w:rsidRPr="00F44E6E">
        <w:rPr>
          <w:sz w:val="18"/>
          <w:szCs w:val="18"/>
        </w:rPr>
        <w:t xml:space="preserve">inviando una PEC a </w:t>
      </w:r>
      <w:hyperlink r:id="rId11" w:history="1">
        <w:r w:rsidR="006A59DB" w:rsidRPr="00E05BAB">
          <w:rPr>
            <w:rStyle w:val="Collegamentoipertestuale"/>
            <w:sz w:val="18"/>
            <w:szCs w:val="18"/>
          </w:rPr>
          <w:t>personale@pec.regione.sardegna.it</w:t>
        </w:r>
      </w:hyperlink>
    </w:p>
    <w:p w14:paraId="7988BD91" w14:textId="1DD1CBC8" w:rsidR="00BE5212" w:rsidRPr="003C0D4C" w:rsidRDefault="007D631E" w:rsidP="00E36123">
      <w:pPr>
        <w:pStyle w:val="Paragrafoelenco"/>
        <w:numPr>
          <w:ilvl w:val="0"/>
          <w:numId w:val="8"/>
        </w:numPr>
        <w:spacing w:line="360" w:lineRule="auto"/>
        <w:rPr>
          <w:sz w:val="18"/>
          <w:szCs w:val="18"/>
        </w:rPr>
      </w:pPr>
      <w:r w:rsidRPr="003C0D4C">
        <w:rPr>
          <w:sz w:val="18"/>
          <w:szCs w:val="18"/>
        </w:rPr>
        <w:t xml:space="preserve"> </w:t>
      </w:r>
      <w:r w:rsidR="00531A21" w:rsidRPr="003C0D4C">
        <w:rPr>
          <w:sz w:val="18"/>
          <w:szCs w:val="18"/>
        </w:rPr>
        <w:t>telefonando al nu</w:t>
      </w:r>
      <w:r w:rsidR="00110470" w:rsidRPr="003C0D4C">
        <w:rPr>
          <w:sz w:val="18"/>
          <w:szCs w:val="18"/>
        </w:rPr>
        <w:t xml:space="preserve">mero di telefono: 070 606 </w:t>
      </w:r>
      <w:r w:rsidR="006A59DB">
        <w:rPr>
          <w:sz w:val="18"/>
          <w:szCs w:val="18"/>
        </w:rPr>
        <w:t>6010</w:t>
      </w:r>
    </w:p>
    <w:p w14:paraId="7CD19AFE" w14:textId="13784F14" w:rsidR="00531A21" w:rsidRPr="003330FE" w:rsidRDefault="00531A21" w:rsidP="006145DD">
      <w:pPr>
        <w:spacing w:before="120" w:after="120" w:line="360" w:lineRule="auto"/>
        <w:jc w:val="both"/>
        <w:rPr>
          <w:rFonts w:cs="Arial"/>
          <w:sz w:val="18"/>
          <w:szCs w:val="18"/>
        </w:rPr>
      </w:pPr>
      <w:r w:rsidRPr="003330FE">
        <w:rPr>
          <w:rFonts w:cs="Arial"/>
          <w:sz w:val="18"/>
          <w:szCs w:val="18"/>
        </w:rPr>
        <w:lastRenderedPageBreak/>
        <w:t>A tal fine è possibile utilizzare lo specifico modello disponibile sul sito dell’Autorità garante per la protezione dei dati personali (https://www.garanteprivacy.it/) nella sezione “diritti” e seguendo il percorso &gt; “come agire per tutelare i tuoi dati personali” &gt; “modulo”.</w:t>
      </w:r>
    </w:p>
    <w:p w14:paraId="04AAE7E5" w14:textId="71CF5F4E" w:rsidR="00523D58" w:rsidRPr="00F65526" w:rsidRDefault="00523D58" w:rsidP="00E36123">
      <w:pPr>
        <w:pStyle w:val="Paragrafoelenco"/>
        <w:numPr>
          <w:ilvl w:val="0"/>
          <w:numId w:val="6"/>
        </w:numPr>
        <w:spacing w:before="240" w:after="120" w:line="360" w:lineRule="auto"/>
        <w:ind w:left="425" w:firstLine="0"/>
        <w:rPr>
          <w:sz w:val="18"/>
          <w:szCs w:val="18"/>
        </w:rPr>
      </w:pPr>
      <w:r w:rsidRPr="00F65526">
        <w:rPr>
          <w:b/>
          <w:sz w:val="18"/>
          <w:szCs w:val="18"/>
        </w:rPr>
        <w:t xml:space="preserve"> Responsabile per la Protezione dei Dati (RPD) </w:t>
      </w:r>
    </w:p>
    <w:p w14:paraId="6BF5614B" w14:textId="3BAB31C1" w:rsidR="004F7A05" w:rsidRDefault="00523D58" w:rsidP="00AE45E4">
      <w:pPr>
        <w:spacing w:line="360" w:lineRule="auto"/>
        <w:jc w:val="both"/>
        <w:rPr>
          <w:rFonts w:cs="Arial"/>
          <w:sz w:val="18"/>
          <w:szCs w:val="18"/>
        </w:rPr>
      </w:pPr>
      <w:r w:rsidRPr="003330FE">
        <w:rPr>
          <w:rFonts w:cs="Arial"/>
          <w:sz w:val="18"/>
          <w:szCs w:val="18"/>
        </w:rPr>
        <w:t xml:space="preserve">Il Responsabile per la Protezione dei Dati (RPD) </w:t>
      </w:r>
      <w:r w:rsidRPr="00B83FC9">
        <w:rPr>
          <w:rFonts w:cs="Arial"/>
          <w:sz w:val="18"/>
          <w:szCs w:val="18"/>
        </w:rPr>
        <w:t>è il responsabile dell’</w:t>
      </w:r>
      <w:r w:rsidR="00B83FC9" w:rsidRPr="00B83FC9">
        <w:rPr>
          <w:rFonts w:cs="Arial"/>
          <w:sz w:val="18"/>
          <w:szCs w:val="18"/>
        </w:rPr>
        <w:t>”</w:t>
      </w:r>
      <w:r w:rsidRPr="00B83FC9">
        <w:rPr>
          <w:rFonts w:cs="Arial"/>
          <w:sz w:val="18"/>
          <w:szCs w:val="18"/>
        </w:rPr>
        <w:t>U</w:t>
      </w:r>
      <w:r w:rsidR="00AE45E4" w:rsidRPr="00B83FC9">
        <w:rPr>
          <w:rFonts w:cs="Arial"/>
          <w:sz w:val="18"/>
          <w:szCs w:val="18"/>
        </w:rPr>
        <w:t>fficio speciale del</w:t>
      </w:r>
      <w:r w:rsidRPr="00B83FC9">
        <w:rPr>
          <w:rFonts w:cs="Arial"/>
          <w:sz w:val="18"/>
          <w:szCs w:val="18"/>
        </w:rPr>
        <w:t xml:space="preserve"> Responsabile della protezione dati per il sistema Regione”.</w:t>
      </w:r>
      <w:r w:rsidRPr="003330FE">
        <w:rPr>
          <w:rFonts w:cs="Arial"/>
          <w:sz w:val="18"/>
          <w:szCs w:val="18"/>
        </w:rPr>
        <w:t xml:space="preserve"> </w:t>
      </w:r>
    </w:p>
    <w:p w14:paraId="5482FF14" w14:textId="31A08C0F" w:rsidR="004F7A05" w:rsidRDefault="00523D58" w:rsidP="003330FE">
      <w:pPr>
        <w:spacing w:line="360" w:lineRule="auto"/>
        <w:rPr>
          <w:rFonts w:cs="Arial"/>
          <w:sz w:val="18"/>
          <w:szCs w:val="18"/>
        </w:rPr>
      </w:pPr>
      <w:r w:rsidRPr="003330FE">
        <w:rPr>
          <w:rFonts w:cs="Arial"/>
          <w:sz w:val="18"/>
          <w:szCs w:val="18"/>
        </w:rPr>
        <w:t xml:space="preserve">Indirizzo: viale Trieste n. 186 - Cagliari </w:t>
      </w:r>
    </w:p>
    <w:p w14:paraId="1E567044" w14:textId="2182E121" w:rsidR="004F7A05" w:rsidRDefault="00523D58" w:rsidP="003330FE">
      <w:pPr>
        <w:spacing w:line="360" w:lineRule="auto"/>
        <w:rPr>
          <w:rFonts w:cs="Arial"/>
          <w:sz w:val="18"/>
          <w:szCs w:val="18"/>
        </w:rPr>
      </w:pPr>
      <w:r w:rsidRPr="003330FE">
        <w:rPr>
          <w:rFonts w:cs="Arial"/>
          <w:sz w:val="18"/>
          <w:szCs w:val="18"/>
        </w:rPr>
        <w:t xml:space="preserve">e-mail: </w:t>
      </w:r>
      <w:hyperlink r:id="rId12" w:history="1">
        <w:r w:rsidR="004F7A05" w:rsidRPr="004B03CB">
          <w:rPr>
            <w:rStyle w:val="Collegamentoipertestuale"/>
            <w:rFonts w:cs="Arial"/>
            <w:sz w:val="18"/>
            <w:szCs w:val="18"/>
          </w:rPr>
          <w:t>rpd@regione.sardegna.it</w:t>
        </w:r>
      </w:hyperlink>
      <w:r w:rsidRPr="003330FE">
        <w:rPr>
          <w:rFonts w:cs="Arial"/>
          <w:sz w:val="18"/>
          <w:szCs w:val="18"/>
        </w:rPr>
        <w:t xml:space="preserve"> </w:t>
      </w:r>
    </w:p>
    <w:p w14:paraId="21A9BC46" w14:textId="751D95C0" w:rsidR="00523D58" w:rsidRPr="003330FE" w:rsidRDefault="00523D58" w:rsidP="003330FE">
      <w:pPr>
        <w:spacing w:line="360" w:lineRule="auto"/>
        <w:rPr>
          <w:rFonts w:cs="Arial"/>
          <w:sz w:val="18"/>
          <w:szCs w:val="18"/>
        </w:rPr>
      </w:pPr>
      <w:proofErr w:type="spellStart"/>
      <w:r w:rsidRPr="003330FE">
        <w:rPr>
          <w:rFonts w:cs="Arial"/>
          <w:sz w:val="18"/>
          <w:szCs w:val="18"/>
        </w:rPr>
        <w:t>pec</w:t>
      </w:r>
      <w:proofErr w:type="spellEnd"/>
      <w:r w:rsidRPr="003330FE">
        <w:rPr>
          <w:rFonts w:cs="Arial"/>
          <w:sz w:val="18"/>
          <w:szCs w:val="18"/>
        </w:rPr>
        <w:t xml:space="preserve">: </w:t>
      </w:r>
      <w:hyperlink r:id="rId13" w:history="1">
        <w:r w:rsidRPr="003330FE">
          <w:rPr>
            <w:rStyle w:val="Collegamentoipertestuale"/>
            <w:rFonts w:cs="Arial"/>
            <w:sz w:val="18"/>
            <w:szCs w:val="18"/>
          </w:rPr>
          <w:t>rpd@pec.regione.sardegna.it</w:t>
        </w:r>
      </w:hyperlink>
      <w:r w:rsidRPr="003330FE">
        <w:rPr>
          <w:rFonts w:cs="Arial"/>
          <w:sz w:val="18"/>
          <w:szCs w:val="18"/>
        </w:rPr>
        <w:t xml:space="preserve"> </w:t>
      </w:r>
    </w:p>
    <w:sectPr w:rsidR="00523D58" w:rsidRPr="003330FE" w:rsidSect="006865F7">
      <w:headerReference w:type="default" r:id="rId14"/>
      <w:footerReference w:type="default" r:id="rId15"/>
      <w:headerReference w:type="first" r:id="rId16"/>
      <w:footerReference w:type="first" r:id="rId17"/>
      <w:pgSz w:w="11906" w:h="16838" w:code="9"/>
      <w:pgMar w:top="851" w:right="1304" w:bottom="964" w:left="1701" w:header="567" w:footer="9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C5D94B" w14:textId="77777777" w:rsidR="00E36123" w:rsidRDefault="00E36123">
      <w:r>
        <w:separator/>
      </w:r>
    </w:p>
  </w:endnote>
  <w:endnote w:type="continuationSeparator" w:id="0">
    <w:p w14:paraId="6CB05D3A" w14:textId="77777777" w:rsidR="00E36123" w:rsidRDefault="00E36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utura Std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utura">
    <w:altName w:val="Courier New"/>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F6F532" w14:textId="77777777" w:rsidR="000C32B3" w:rsidRDefault="000C32B3" w:rsidP="006E7ED7">
    <w:pPr>
      <w:pStyle w:val="Pidipagina"/>
      <w:tabs>
        <w:tab w:val="clear" w:pos="4366"/>
        <w:tab w:val="clear" w:pos="9638"/>
        <w:tab w:val="center" w:pos="4393"/>
        <w:tab w:val="right" w:pos="8787"/>
      </w:tabs>
      <w:jc w:val="center"/>
      <w:rPr>
        <w:szCs w:val="14"/>
      </w:rPr>
    </w:pPr>
  </w:p>
  <w:p w14:paraId="2C3E4F76" w14:textId="77777777" w:rsidR="000C32B3" w:rsidRDefault="000C32B3" w:rsidP="006E7ED7">
    <w:pPr>
      <w:pStyle w:val="Pidipagina"/>
      <w:spacing w:line="360" w:lineRule="auto"/>
      <w:ind w:right="-285" w:hanging="284"/>
    </w:pPr>
  </w:p>
  <w:p w14:paraId="33C066DF" w14:textId="352C26EE" w:rsidR="000C32B3" w:rsidRDefault="00F722D4" w:rsidP="00607E8A">
    <w:pPr>
      <w:pStyle w:val="Pidipagina"/>
      <w:jc w:val="right"/>
    </w:pPr>
    <w:sdt>
      <w:sdtPr>
        <w:id w:val="-1537354000"/>
        <w:docPartObj>
          <w:docPartGallery w:val="Page Numbers (Bottom of Page)"/>
          <w:docPartUnique/>
        </w:docPartObj>
      </w:sdtPr>
      <w:sdtEndPr/>
      <w:sdtContent>
        <w:r w:rsidR="000C32B3">
          <w:fldChar w:fldCharType="begin"/>
        </w:r>
        <w:r w:rsidR="000C32B3">
          <w:instrText>PAGE   \* MERGEFORMAT</w:instrText>
        </w:r>
        <w:r w:rsidR="000C32B3">
          <w:fldChar w:fldCharType="separate"/>
        </w:r>
        <w:r>
          <w:rPr>
            <w:noProof/>
          </w:rPr>
          <w:t>4</w:t>
        </w:r>
        <w:r w:rsidR="000C32B3">
          <w:fldChar w:fldCharType="end"/>
        </w:r>
        <w:r w:rsidR="000C32B3">
          <w:t xml:space="preserve"> /</w:t>
        </w:r>
      </w:sdtContent>
    </w:sdt>
    <w:r w:rsidR="000C32B3" w:rsidRPr="005C5505">
      <w:t xml:space="preserve"> </w:t>
    </w:r>
    <w:r w:rsidR="000C32B3">
      <w:rPr>
        <w:noProof/>
      </w:rPr>
      <w:fldChar w:fldCharType="begin"/>
    </w:r>
    <w:r w:rsidR="000C32B3">
      <w:rPr>
        <w:noProof/>
      </w:rPr>
      <w:instrText>NUMPAGES   \* MERGEFORMAT</w:instrText>
    </w:r>
    <w:r w:rsidR="000C32B3">
      <w:rPr>
        <w:noProof/>
      </w:rPr>
      <w:fldChar w:fldCharType="separate"/>
    </w:r>
    <w:r>
      <w:rPr>
        <w:noProof/>
      </w:rPr>
      <w:t>4</w:t>
    </w:r>
    <w:r w:rsidR="000C32B3">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5AAA3" w14:textId="3A41A096" w:rsidR="000C32B3" w:rsidRDefault="000C32B3" w:rsidP="00E71479">
    <w:pPr>
      <w:pStyle w:val="Pidipagina"/>
      <w:jc w:val="center"/>
    </w:pPr>
    <w:r>
      <w:t xml:space="preserve"> </w:t>
    </w:r>
  </w:p>
  <w:p w14:paraId="11FD04DC" w14:textId="4D62CBAD" w:rsidR="000C32B3" w:rsidRDefault="000C32B3" w:rsidP="00E71479">
    <w:pPr>
      <w:pStyle w:val="Pidipagina"/>
      <w:jc w:val="center"/>
    </w:pPr>
  </w:p>
  <w:p w14:paraId="00C6781F" w14:textId="77777777" w:rsidR="000C32B3" w:rsidRDefault="00F722D4" w:rsidP="005C5505">
    <w:pPr>
      <w:pStyle w:val="Pidipagina"/>
      <w:jc w:val="right"/>
    </w:pPr>
    <w:sdt>
      <w:sdtPr>
        <w:id w:val="194114072"/>
        <w:docPartObj>
          <w:docPartGallery w:val="Page Numbers (Bottom of Page)"/>
          <w:docPartUnique/>
        </w:docPartObj>
      </w:sdtPr>
      <w:sdtEndPr/>
      <w:sdtContent>
        <w:r w:rsidR="000C32B3">
          <w:fldChar w:fldCharType="begin"/>
        </w:r>
        <w:r w:rsidR="000C32B3">
          <w:instrText>PAGE   \* MERGEFORMAT</w:instrText>
        </w:r>
        <w:r w:rsidR="000C32B3">
          <w:fldChar w:fldCharType="separate"/>
        </w:r>
        <w:r>
          <w:rPr>
            <w:noProof/>
          </w:rPr>
          <w:t>1</w:t>
        </w:r>
        <w:r w:rsidR="000C32B3">
          <w:fldChar w:fldCharType="end"/>
        </w:r>
        <w:r w:rsidR="000C32B3">
          <w:t xml:space="preserve"> /</w:t>
        </w:r>
      </w:sdtContent>
    </w:sdt>
    <w:r w:rsidR="000C32B3" w:rsidRPr="005C5505">
      <w:t xml:space="preserve"> </w:t>
    </w:r>
    <w:r w:rsidR="000C32B3">
      <w:rPr>
        <w:noProof/>
      </w:rPr>
      <w:fldChar w:fldCharType="begin"/>
    </w:r>
    <w:r w:rsidR="000C32B3">
      <w:rPr>
        <w:noProof/>
      </w:rPr>
      <w:instrText>NUMPAGES   \* MERGEFORMAT</w:instrText>
    </w:r>
    <w:r w:rsidR="000C32B3">
      <w:rPr>
        <w:noProof/>
      </w:rPr>
      <w:fldChar w:fldCharType="separate"/>
    </w:r>
    <w:r>
      <w:rPr>
        <w:noProof/>
      </w:rPr>
      <w:t>4</w:t>
    </w:r>
    <w:r w:rsidR="000C32B3">
      <w:rPr>
        <w:noProof/>
      </w:rPr>
      <w:fldChar w:fldCharType="end"/>
    </w:r>
  </w:p>
  <w:p w14:paraId="4E480412" w14:textId="77777777" w:rsidR="000C32B3" w:rsidRDefault="000C32B3" w:rsidP="005C5505">
    <w:pPr>
      <w:pStyle w:val="Pidipa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3009D2" w14:textId="77777777" w:rsidR="00E36123" w:rsidRDefault="00E36123">
      <w:pPr>
        <w:rPr>
          <w:color w:val="999999"/>
        </w:rPr>
      </w:pPr>
      <w:r>
        <w:rPr>
          <w:color w:val="999999"/>
        </w:rPr>
        <w:separator/>
      </w:r>
    </w:p>
  </w:footnote>
  <w:footnote w:type="continuationSeparator" w:id="0">
    <w:p w14:paraId="35B37327" w14:textId="77777777" w:rsidR="00E36123" w:rsidRDefault="00E36123">
      <w:pPr>
        <w:rPr>
          <w:color w:val="999999"/>
        </w:rPr>
      </w:pPr>
      <w:r>
        <w:rPr>
          <w:color w:val="999999"/>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B9E33" w14:textId="42B52D73" w:rsidR="000C32B3" w:rsidRDefault="000C32B3" w:rsidP="005C2963">
    <w:pPr>
      <w:pStyle w:val="Intestazione"/>
      <w:spacing w:before="160"/>
      <w:jc w:val="center"/>
      <w:rPr>
        <w:rFonts w:cs="Arial"/>
        <w:caps/>
        <w:sz w:val="13"/>
        <w:szCs w:val="13"/>
      </w:rPr>
    </w:pPr>
    <w:r w:rsidRPr="0008040C">
      <w:rPr>
        <w:rFonts w:ascii="Futura" w:hAnsi="Futura"/>
        <w:noProof/>
      </w:rPr>
      <w:drawing>
        <wp:inline distT="0" distB="0" distL="0" distR="0" wp14:anchorId="3B9D6AA5" wp14:editId="21111BED">
          <wp:extent cx="1738630" cy="1025596"/>
          <wp:effectExtent l="0" t="0" r="1270" b="3175"/>
          <wp:docPr id="1"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magine 3"/>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1738630" cy="1025596"/>
                  </a:xfrm>
                  <a:prstGeom prst="rect">
                    <a:avLst/>
                  </a:prstGeom>
                  <a:noFill/>
                  <a:ln>
                    <a:noFill/>
                  </a:ln>
                </pic:spPr>
              </pic:pic>
            </a:graphicData>
          </a:graphic>
        </wp:inline>
      </w:drawing>
    </w:r>
  </w:p>
  <w:p w14:paraId="0B117D29" w14:textId="607EDB0B" w:rsidR="008E1B46" w:rsidRPr="008E1B46" w:rsidRDefault="008E1B46" w:rsidP="008E1B46">
    <w:pPr>
      <w:pStyle w:val="DGServp1"/>
      <w:spacing w:before="240"/>
      <w:jc w:val="center"/>
      <w:rPr>
        <w:rFonts w:ascii="Arial" w:hAnsi="Arial" w:cs="Arial"/>
        <w:caps/>
        <w:sz w:val="16"/>
        <w:szCs w:val="16"/>
      </w:rPr>
    </w:pPr>
    <w:r w:rsidRPr="008E1B46">
      <w:rPr>
        <w:rFonts w:ascii="Arial" w:hAnsi="Arial" w:cs="Arial"/>
        <w:caps/>
        <w:sz w:val="16"/>
        <w:szCs w:val="16"/>
      </w:rPr>
      <w:t>ASSESSORADU DE SOS AFÀRIOS GENERALES, PERSONALE E REFORMA DE SA REGIONE</w:t>
    </w:r>
    <w:r>
      <w:rPr>
        <w:rFonts w:ascii="Arial" w:hAnsi="Arial" w:cs="Arial"/>
        <w:caps/>
        <w:sz w:val="16"/>
        <w:szCs w:val="16"/>
      </w:rPr>
      <w:br/>
    </w:r>
    <w:r w:rsidRPr="008E1B46">
      <w:rPr>
        <w:rFonts w:ascii="Arial" w:hAnsi="Arial" w:cs="Arial"/>
        <w:caps/>
        <w:sz w:val="16"/>
        <w:szCs w:val="16"/>
      </w:rPr>
      <w:t>ASSESSORATO DEGLI AFFARI GENERALI, PERSONALE E RIFORMA DELLA REGIONE</w:t>
    </w:r>
  </w:p>
  <w:p w14:paraId="15F9415A" w14:textId="77777777" w:rsidR="008E1B46" w:rsidRPr="00907C1B" w:rsidRDefault="008E1B46" w:rsidP="008E1B46">
    <w:pPr>
      <w:pStyle w:val="DGServp1"/>
      <w:spacing w:before="240"/>
      <w:rPr>
        <w:rFonts w:ascii="Arial" w:hAnsi="Arial" w:cs="Arial"/>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9A598C" w14:textId="77777777" w:rsidR="000C32B3" w:rsidRDefault="000C32B3" w:rsidP="007A2FA0">
    <w:pPr>
      <w:pStyle w:val="Intestazione"/>
      <w:tabs>
        <w:tab w:val="clear" w:pos="4819"/>
      </w:tabs>
      <w:jc w:val="center"/>
      <w:rPr>
        <w:rFonts w:ascii="Futura" w:hAnsi="Futura"/>
      </w:rPr>
    </w:pPr>
    <w:r w:rsidRPr="0008040C">
      <w:rPr>
        <w:rFonts w:ascii="Futura" w:hAnsi="Futura"/>
        <w:noProof/>
      </w:rPr>
      <w:drawing>
        <wp:inline distT="0" distB="0" distL="0" distR="0" wp14:anchorId="11E2612B" wp14:editId="7F12191E">
          <wp:extent cx="1738630" cy="1025596"/>
          <wp:effectExtent l="0" t="0" r="1270" b="3175"/>
          <wp:docPr id="4" name="Immagin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magine 3"/>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1738630" cy="1025596"/>
                  </a:xfrm>
                  <a:prstGeom prst="rect">
                    <a:avLst/>
                  </a:prstGeom>
                  <a:noFill/>
                  <a:ln>
                    <a:noFill/>
                  </a:ln>
                </pic:spPr>
              </pic:pic>
            </a:graphicData>
          </a:graphic>
        </wp:inline>
      </w:drawing>
    </w:r>
  </w:p>
  <w:p w14:paraId="18C64E0F" w14:textId="77777777" w:rsidR="008E1B46" w:rsidRPr="008E1B46" w:rsidRDefault="008E1B46" w:rsidP="008E1B46">
    <w:pPr>
      <w:pStyle w:val="DGServp1"/>
      <w:spacing w:before="240"/>
      <w:jc w:val="center"/>
      <w:rPr>
        <w:rFonts w:ascii="Arial" w:hAnsi="Arial" w:cs="Arial"/>
        <w:caps/>
        <w:sz w:val="16"/>
        <w:szCs w:val="16"/>
      </w:rPr>
    </w:pPr>
    <w:r w:rsidRPr="008E1B46">
      <w:rPr>
        <w:rFonts w:ascii="Arial" w:hAnsi="Arial" w:cs="Arial"/>
        <w:caps/>
        <w:sz w:val="16"/>
        <w:szCs w:val="16"/>
      </w:rPr>
      <w:t>ASSESSORADU DE SOS AFÀRIOS GENERALES, PERSONALE E REFORMA DE SA REGIONE</w:t>
    </w:r>
    <w:r>
      <w:rPr>
        <w:rFonts w:ascii="Arial" w:hAnsi="Arial" w:cs="Arial"/>
        <w:caps/>
        <w:sz w:val="16"/>
        <w:szCs w:val="16"/>
      </w:rPr>
      <w:br/>
    </w:r>
    <w:r w:rsidRPr="008E1B46">
      <w:rPr>
        <w:rFonts w:ascii="Arial" w:hAnsi="Arial" w:cs="Arial"/>
        <w:caps/>
        <w:sz w:val="16"/>
        <w:szCs w:val="16"/>
      </w:rPr>
      <w:t>ASSESSORATO DEGLI AFFARI GENERALI, PERSONALE E RIFORMA DELLA REGIONE</w:t>
    </w:r>
  </w:p>
  <w:p w14:paraId="164CCCCD" w14:textId="77777777" w:rsidR="008E1B46" w:rsidRPr="00907C1B" w:rsidRDefault="008E1B46" w:rsidP="008E1B46">
    <w:pPr>
      <w:pStyle w:val="DGServp1"/>
      <w:spacing w:before="240"/>
      <w:rPr>
        <w:rFonts w:ascii="Arial" w:hAnsi="Arial" w:cs="Arial"/>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766C8"/>
    <w:multiLevelType w:val="hybridMultilevel"/>
    <w:tmpl w:val="F970D364"/>
    <w:lvl w:ilvl="0" w:tplc="20E8F0BE">
      <w:start w:val="1"/>
      <w:numFmt w:val="bullet"/>
      <w:pStyle w:val="Elencolinea"/>
      <w:lvlText w:val="-"/>
      <w:lvlJc w:val="left"/>
      <w:pPr>
        <w:tabs>
          <w:tab w:val="num" w:pos="360"/>
        </w:tabs>
        <w:ind w:left="360" w:hanging="360"/>
      </w:pPr>
      <w:rPr>
        <w:rFonts w:hAnsi="Arial" w:hint="default"/>
        <w:color w:val="auto"/>
      </w:rPr>
    </w:lvl>
    <w:lvl w:ilvl="1" w:tplc="D8DAC100">
      <w:start w:val="1"/>
      <w:numFmt w:val="decimal"/>
      <w:lvlText w:val="%2."/>
      <w:lvlJc w:val="left"/>
      <w:pPr>
        <w:tabs>
          <w:tab w:val="num" w:pos="1080"/>
        </w:tabs>
        <w:ind w:left="720" w:firstLine="0"/>
      </w:pPr>
      <w:rPr>
        <w:rFonts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
    <w:nsid w:val="176656EC"/>
    <w:multiLevelType w:val="hybridMultilevel"/>
    <w:tmpl w:val="B322BA72"/>
    <w:lvl w:ilvl="0" w:tplc="BC50030E">
      <w:start w:val="1"/>
      <w:numFmt w:val="bullet"/>
      <w:pStyle w:val="Destinatari"/>
      <w:lvlText w:val=""/>
      <w:lvlJc w:val="left"/>
      <w:pPr>
        <w:tabs>
          <w:tab w:val="num" w:pos="330"/>
        </w:tabs>
        <w:ind w:left="330" w:hanging="360"/>
      </w:pPr>
      <w:rPr>
        <w:rFonts w:ascii="Symbol" w:hAnsi="Symbol" w:hint="default"/>
        <w:color w:val="auto"/>
      </w:rPr>
    </w:lvl>
    <w:lvl w:ilvl="1" w:tplc="04100003" w:tentative="1">
      <w:start w:val="1"/>
      <w:numFmt w:val="bullet"/>
      <w:lvlText w:val="o"/>
      <w:lvlJc w:val="left"/>
      <w:pPr>
        <w:tabs>
          <w:tab w:val="num" w:pos="1050"/>
        </w:tabs>
        <w:ind w:left="1050" w:hanging="360"/>
      </w:pPr>
      <w:rPr>
        <w:rFonts w:ascii="Courier New" w:hAnsi="Courier New" w:hint="default"/>
      </w:rPr>
    </w:lvl>
    <w:lvl w:ilvl="2" w:tplc="04100005" w:tentative="1">
      <w:start w:val="1"/>
      <w:numFmt w:val="bullet"/>
      <w:lvlText w:val=""/>
      <w:lvlJc w:val="left"/>
      <w:pPr>
        <w:tabs>
          <w:tab w:val="num" w:pos="1770"/>
        </w:tabs>
        <w:ind w:left="1770" w:hanging="360"/>
      </w:pPr>
      <w:rPr>
        <w:rFonts w:ascii="Wingdings" w:hAnsi="Wingdings" w:hint="default"/>
      </w:rPr>
    </w:lvl>
    <w:lvl w:ilvl="3" w:tplc="04100001" w:tentative="1">
      <w:start w:val="1"/>
      <w:numFmt w:val="bullet"/>
      <w:lvlText w:val=""/>
      <w:lvlJc w:val="left"/>
      <w:pPr>
        <w:tabs>
          <w:tab w:val="num" w:pos="2490"/>
        </w:tabs>
        <w:ind w:left="2490" w:hanging="360"/>
      </w:pPr>
      <w:rPr>
        <w:rFonts w:ascii="Symbol" w:hAnsi="Symbol" w:hint="default"/>
      </w:rPr>
    </w:lvl>
    <w:lvl w:ilvl="4" w:tplc="04100003" w:tentative="1">
      <w:start w:val="1"/>
      <w:numFmt w:val="bullet"/>
      <w:lvlText w:val="o"/>
      <w:lvlJc w:val="left"/>
      <w:pPr>
        <w:tabs>
          <w:tab w:val="num" w:pos="3210"/>
        </w:tabs>
        <w:ind w:left="3210" w:hanging="360"/>
      </w:pPr>
      <w:rPr>
        <w:rFonts w:ascii="Courier New" w:hAnsi="Courier New" w:hint="default"/>
      </w:rPr>
    </w:lvl>
    <w:lvl w:ilvl="5" w:tplc="04100005" w:tentative="1">
      <w:start w:val="1"/>
      <w:numFmt w:val="bullet"/>
      <w:lvlText w:val=""/>
      <w:lvlJc w:val="left"/>
      <w:pPr>
        <w:tabs>
          <w:tab w:val="num" w:pos="3930"/>
        </w:tabs>
        <w:ind w:left="3930" w:hanging="360"/>
      </w:pPr>
      <w:rPr>
        <w:rFonts w:ascii="Wingdings" w:hAnsi="Wingdings" w:hint="default"/>
      </w:rPr>
    </w:lvl>
    <w:lvl w:ilvl="6" w:tplc="04100001" w:tentative="1">
      <w:start w:val="1"/>
      <w:numFmt w:val="bullet"/>
      <w:lvlText w:val=""/>
      <w:lvlJc w:val="left"/>
      <w:pPr>
        <w:tabs>
          <w:tab w:val="num" w:pos="4650"/>
        </w:tabs>
        <w:ind w:left="4650" w:hanging="360"/>
      </w:pPr>
      <w:rPr>
        <w:rFonts w:ascii="Symbol" w:hAnsi="Symbol" w:hint="default"/>
      </w:rPr>
    </w:lvl>
    <w:lvl w:ilvl="7" w:tplc="04100003" w:tentative="1">
      <w:start w:val="1"/>
      <w:numFmt w:val="bullet"/>
      <w:lvlText w:val="o"/>
      <w:lvlJc w:val="left"/>
      <w:pPr>
        <w:tabs>
          <w:tab w:val="num" w:pos="5370"/>
        </w:tabs>
        <w:ind w:left="5370" w:hanging="360"/>
      </w:pPr>
      <w:rPr>
        <w:rFonts w:ascii="Courier New" w:hAnsi="Courier New" w:hint="default"/>
      </w:rPr>
    </w:lvl>
    <w:lvl w:ilvl="8" w:tplc="04100005" w:tentative="1">
      <w:start w:val="1"/>
      <w:numFmt w:val="bullet"/>
      <w:lvlText w:val=""/>
      <w:lvlJc w:val="left"/>
      <w:pPr>
        <w:tabs>
          <w:tab w:val="num" w:pos="6090"/>
        </w:tabs>
        <w:ind w:left="6090" w:hanging="360"/>
      </w:pPr>
      <w:rPr>
        <w:rFonts w:ascii="Wingdings" w:hAnsi="Wingdings" w:hint="default"/>
      </w:rPr>
    </w:lvl>
  </w:abstractNum>
  <w:abstractNum w:abstractNumId="2">
    <w:nsid w:val="1FA126E4"/>
    <w:multiLevelType w:val="hybridMultilevel"/>
    <w:tmpl w:val="059443D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33241F7F"/>
    <w:multiLevelType w:val="hybridMultilevel"/>
    <w:tmpl w:val="9A02D748"/>
    <w:lvl w:ilvl="0" w:tplc="FDE49D1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3C9F632A"/>
    <w:multiLevelType w:val="hybridMultilevel"/>
    <w:tmpl w:val="9B4AF9DC"/>
    <w:lvl w:ilvl="0" w:tplc="35426D0E">
      <w:start w:val="1"/>
      <w:numFmt w:val="lowerLetter"/>
      <w:pStyle w:val="Elencolettera"/>
      <w:lvlText w:val="%1)"/>
      <w:lvlJc w:val="left"/>
      <w:pPr>
        <w:tabs>
          <w:tab w:val="num" w:pos="360"/>
        </w:tabs>
        <w:ind w:left="0" w:firstLine="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42295A9E"/>
    <w:multiLevelType w:val="hybridMultilevel"/>
    <w:tmpl w:val="3DD0CC0E"/>
    <w:lvl w:ilvl="0" w:tplc="DC041F6E">
      <w:numFmt w:val="bullet"/>
      <w:lvlText w:val=""/>
      <w:lvlJc w:val="left"/>
      <w:pPr>
        <w:ind w:left="927" w:hanging="360"/>
      </w:pPr>
      <w:rPr>
        <w:rFonts w:ascii="Symbol" w:eastAsia="Times New Roman" w:hAnsi="Symbol" w:cs="Arial"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6">
    <w:nsid w:val="45FC22BD"/>
    <w:multiLevelType w:val="hybridMultilevel"/>
    <w:tmpl w:val="55306980"/>
    <w:lvl w:ilvl="0" w:tplc="CEDA37C2">
      <w:start w:val="1"/>
      <w:numFmt w:val="decimal"/>
      <w:pStyle w:val="Elenconumero"/>
      <w:lvlText w:val="%1."/>
      <w:lvlJc w:val="left"/>
      <w:pPr>
        <w:tabs>
          <w:tab w:val="num" w:pos="360"/>
        </w:tabs>
        <w:ind w:left="36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4B8E594D"/>
    <w:multiLevelType w:val="multilevel"/>
    <w:tmpl w:val="4E1850F4"/>
    <w:lvl w:ilvl="0">
      <w:start w:val="1"/>
      <w:numFmt w:val="decimal"/>
      <w:pStyle w:val="Titolo1"/>
      <w:lvlText w:val="%1."/>
      <w:lvlJc w:val="left"/>
      <w:pPr>
        <w:tabs>
          <w:tab w:val="num" w:pos="1134"/>
        </w:tabs>
        <w:ind w:left="1134" w:hanging="1134"/>
      </w:pPr>
      <w:rPr>
        <w:rFonts w:hint="default"/>
      </w:rPr>
    </w:lvl>
    <w:lvl w:ilvl="1">
      <w:start w:val="1"/>
      <w:numFmt w:val="decimal"/>
      <w:pStyle w:val="Titolo2"/>
      <w:lvlText w:val="%1.%2."/>
      <w:lvlJc w:val="left"/>
      <w:pPr>
        <w:tabs>
          <w:tab w:val="num" w:pos="1134"/>
        </w:tabs>
        <w:ind w:left="1134" w:hanging="1134"/>
      </w:pPr>
      <w:rPr>
        <w:rFonts w:hint="default"/>
      </w:rPr>
    </w:lvl>
    <w:lvl w:ilvl="2">
      <w:start w:val="1"/>
      <w:numFmt w:val="decimal"/>
      <w:pStyle w:val="Titolo3"/>
      <w:lvlText w:val="%1.%2.%3."/>
      <w:lvlJc w:val="left"/>
      <w:pPr>
        <w:tabs>
          <w:tab w:val="num" w:pos="1134"/>
        </w:tabs>
        <w:ind w:left="1134" w:hanging="113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num w:numId="1">
    <w:abstractNumId w:val="0"/>
  </w:num>
  <w:num w:numId="2">
    <w:abstractNumId w:val="6"/>
  </w:num>
  <w:num w:numId="3">
    <w:abstractNumId w:val="4"/>
  </w:num>
  <w:num w:numId="4">
    <w:abstractNumId w:val="1"/>
  </w:num>
  <w:num w:numId="5">
    <w:abstractNumId w:val="7"/>
  </w:num>
  <w:num w:numId="6">
    <w:abstractNumId w:val="2"/>
  </w:num>
  <w:num w:numId="7">
    <w:abstractNumId w:val="3"/>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88E"/>
    <w:rsid w:val="000019F1"/>
    <w:rsid w:val="00002374"/>
    <w:rsid w:val="00003758"/>
    <w:rsid w:val="000042B2"/>
    <w:rsid w:val="000057CD"/>
    <w:rsid w:val="00010458"/>
    <w:rsid w:val="00011EAB"/>
    <w:rsid w:val="00012519"/>
    <w:rsid w:val="00012B53"/>
    <w:rsid w:val="000130A9"/>
    <w:rsid w:val="00013302"/>
    <w:rsid w:val="000135AF"/>
    <w:rsid w:val="000155A8"/>
    <w:rsid w:val="0001690A"/>
    <w:rsid w:val="00017D90"/>
    <w:rsid w:val="0002024C"/>
    <w:rsid w:val="00021888"/>
    <w:rsid w:val="00021DC9"/>
    <w:rsid w:val="0002484B"/>
    <w:rsid w:val="00025431"/>
    <w:rsid w:val="00027BD7"/>
    <w:rsid w:val="0003081B"/>
    <w:rsid w:val="0003403C"/>
    <w:rsid w:val="0003599C"/>
    <w:rsid w:val="00037294"/>
    <w:rsid w:val="00041F9B"/>
    <w:rsid w:val="0004468C"/>
    <w:rsid w:val="000447E3"/>
    <w:rsid w:val="00045371"/>
    <w:rsid w:val="00050A63"/>
    <w:rsid w:val="000546BE"/>
    <w:rsid w:val="00063CD6"/>
    <w:rsid w:val="00065F32"/>
    <w:rsid w:val="00066133"/>
    <w:rsid w:val="00066E55"/>
    <w:rsid w:val="000678E0"/>
    <w:rsid w:val="00067B0D"/>
    <w:rsid w:val="00073AAB"/>
    <w:rsid w:val="00073C20"/>
    <w:rsid w:val="000754BA"/>
    <w:rsid w:val="00076810"/>
    <w:rsid w:val="0007720F"/>
    <w:rsid w:val="000772EA"/>
    <w:rsid w:val="0008040C"/>
    <w:rsid w:val="000824F9"/>
    <w:rsid w:val="000839D1"/>
    <w:rsid w:val="000843A7"/>
    <w:rsid w:val="00086DD8"/>
    <w:rsid w:val="0008721A"/>
    <w:rsid w:val="00087E6F"/>
    <w:rsid w:val="000911FD"/>
    <w:rsid w:val="000933F2"/>
    <w:rsid w:val="000947B8"/>
    <w:rsid w:val="000951A5"/>
    <w:rsid w:val="00096F45"/>
    <w:rsid w:val="000A20B1"/>
    <w:rsid w:val="000A36F1"/>
    <w:rsid w:val="000A4CDE"/>
    <w:rsid w:val="000A5936"/>
    <w:rsid w:val="000B115B"/>
    <w:rsid w:val="000B2956"/>
    <w:rsid w:val="000B2FC1"/>
    <w:rsid w:val="000B41E9"/>
    <w:rsid w:val="000B4AC6"/>
    <w:rsid w:val="000B4ECF"/>
    <w:rsid w:val="000B6E71"/>
    <w:rsid w:val="000B7CF3"/>
    <w:rsid w:val="000C31DE"/>
    <w:rsid w:val="000C32B3"/>
    <w:rsid w:val="000C504E"/>
    <w:rsid w:val="000C51FD"/>
    <w:rsid w:val="000C5B63"/>
    <w:rsid w:val="000C5BDA"/>
    <w:rsid w:val="000C5C15"/>
    <w:rsid w:val="000C5E75"/>
    <w:rsid w:val="000C7673"/>
    <w:rsid w:val="000D11EE"/>
    <w:rsid w:val="000D7AD9"/>
    <w:rsid w:val="000E133F"/>
    <w:rsid w:val="000E1E38"/>
    <w:rsid w:val="000E1EEE"/>
    <w:rsid w:val="000E6AFC"/>
    <w:rsid w:val="000F09A2"/>
    <w:rsid w:val="000F0BFD"/>
    <w:rsid w:val="000F18A5"/>
    <w:rsid w:val="000F22D5"/>
    <w:rsid w:val="000F288A"/>
    <w:rsid w:val="000F60FA"/>
    <w:rsid w:val="00100536"/>
    <w:rsid w:val="00100FBD"/>
    <w:rsid w:val="001032A5"/>
    <w:rsid w:val="001034F4"/>
    <w:rsid w:val="00103B12"/>
    <w:rsid w:val="001040DA"/>
    <w:rsid w:val="00106C2E"/>
    <w:rsid w:val="00110043"/>
    <w:rsid w:val="00110470"/>
    <w:rsid w:val="001121D1"/>
    <w:rsid w:val="001138F9"/>
    <w:rsid w:val="00122464"/>
    <w:rsid w:val="00122A25"/>
    <w:rsid w:val="00123ABE"/>
    <w:rsid w:val="00125DEB"/>
    <w:rsid w:val="0012664F"/>
    <w:rsid w:val="001301F7"/>
    <w:rsid w:val="00130F64"/>
    <w:rsid w:val="00134051"/>
    <w:rsid w:val="0013601D"/>
    <w:rsid w:val="001403C9"/>
    <w:rsid w:val="00140731"/>
    <w:rsid w:val="00141D4D"/>
    <w:rsid w:val="001423C5"/>
    <w:rsid w:val="001441B6"/>
    <w:rsid w:val="0014641A"/>
    <w:rsid w:val="00151D87"/>
    <w:rsid w:val="0015208A"/>
    <w:rsid w:val="0015281A"/>
    <w:rsid w:val="00155A1E"/>
    <w:rsid w:val="001605D1"/>
    <w:rsid w:val="001665DF"/>
    <w:rsid w:val="00166AC3"/>
    <w:rsid w:val="001710CD"/>
    <w:rsid w:val="00172C7D"/>
    <w:rsid w:val="0017727E"/>
    <w:rsid w:val="00182042"/>
    <w:rsid w:val="00185E63"/>
    <w:rsid w:val="00190228"/>
    <w:rsid w:val="00190239"/>
    <w:rsid w:val="00193569"/>
    <w:rsid w:val="001A1B86"/>
    <w:rsid w:val="001A2BB1"/>
    <w:rsid w:val="001A2D71"/>
    <w:rsid w:val="001A2E98"/>
    <w:rsid w:val="001A3CC6"/>
    <w:rsid w:val="001A40F8"/>
    <w:rsid w:val="001A4EC4"/>
    <w:rsid w:val="001A6E4C"/>
    <w:rsid w:val="001A7260"/>
    <w:rsid w:val="001A7AF4"/>
    <w:rsid w:val="001B0E43"/>
    <w:rsid w:val="001B11C0"/>
    <w:rsid w:val="001B485F"/>
    <w:rsid w:val="001C011D"/>
    <w:rsid w:val="001C18FD"/>
    <w:rsid w:val="001C1C3B"/>
    <w:rsid w:val="001C31FA"/>
    <w:rsid w:val="001C6169"/>
    <w:rsid w:val="001C61D3"/>
    <w:rsid w:val="001C6243"/>
    <w:rsid w:val="001C6CB0"/>
    <w:rsid w:val="001D1F81"/>
    <w:rsid w:val="001D2B70"/>
    <w:rsid w:val="001D309F"/>
    <w:rsid w:val="001D4FC5"/>
    <w:rsid w:val="001D637F"/>
    <w:rsid w:val="001D68D3"/>
    <w:rsid w:val="001D7596"/>
    <w:rsid w:val="001E00EC"/>
    <w:rsid w:val="001E277F"/>
    <w:rsid w:val="001E37CE"/>
    <w:rsid w:val="001E422C"/>
    <w:rsid w:val="001E7B09"/>
    <w:rsid w:val="001E7C9A"/>
    <w:rsid w:val="001F52CA"/>
    <w:rsid w:val="00200EE9"/>
    <w:rsid w:val="00202146"/>
    <w:rsid w:val="00207452"/>
    <w:rsid w:val="00207470"/>
    <w:rsid w:val="00211408"/>
    <w:rsid w:val="00215004"/>
    <w:rsid w:val="00215774"/>
    <w:rsid w:val="00216D54"/>
    <w:rsid w:val="002243C8"/>
    <w:rsid w:val="00225C63"/>
    <w:rsid w:val="00232305"/>
    <w:rsid w:val="00233573"/>
    <w:rsid w:val="00234AB8"/>
    <w:rsid w:val="0023786C"/>
    <w:rsid w:val="00240163"/>
    <w:rsid w:val="00241DF9"/>
    <w:rsid w:val="002420C7"/>
    <w:rsid w:val="00243B36"/>
    <w:rsid w:val="00244695"/>
    <w:rsid w:val="00244B20"/>
    <w:rsid w:val="00245966"/>
    <w:rsid w:val="0024718E"/>
    <w:rsid w:val="00247A00"/>
    <w:rsid w:val="00247DBB"/>
    <w:rsid w:val="00254AAD"/>
    <w:rsid w:val="002552AA"/>
    <w:rsid w:val="00256221"/>
    <w:rsid w:val="002564F2"/>
    <w:rsid w:val="002612D7"/>
    <w:rsid w:val="00263491"/>
    <w:rsid w:val="00263739"/>
    <w:rsid w:val="00264F1A"/>
    <w:rsid w:val="0026676D"/>
    <w:rsid w:val="00267B08"/>
    <w:rsid w:val="00267C91"/>
    <w:rsid w:val="00270272"/>
    <w:rsid w:val="002702E1"/>
    <w:rsid w:val="0027234E"/>
    <w:rsid w:val="00272871"/>
    <w:rsid w:val="00272F21"/>
    <w:rsid w:val="0027428F"/>
    <w:rsid w:val="00274E24"/>
    <w:rsid w:val="00275ED5"/>
    <w:rsid w:val="00277D57"/>
    <w:rsid w:val="002806EB"/>
    <w:rsid w:val="00282671"/>
    <w:rsid w:val="002839C5"/>
    <w:rsid w:val="0028484D"/>
    <w:rsid w:val="002860A3"/>
    <w:rsid w:val="00286D43"/>
    <w:rsid w:val="00291214"/>
    <w:rsid w:val="00291215"/>
    <w:rsid w:val="00291332"/>
    <w:rsid w:val="002944C2"/>
    <w:rsid w:val="0029483D"/>
    <w:rsid w:val="002A2C8C"/>
    <w:rsid w:val="002A4F50"/>
    <w:rsid w:val="002A552E"/>
    <w:rsid w:val="002A7C21"/>
    <w:rsid w:val="002B01A2"/>
    <w:rsid w:val="002B1288"/>
    <w:rsid w:val="002B2B52"/>
    <w:rsid w:val="002B3135"/>
    <w:rsid w:val="002B48DF"/>
    <w:rsid w:val="002B5241"/>
    <w:rsid w:val="002C211D"/>
    <w:rsid w:val="002C598D"/>
    <w:rsid w:val="002C6A63"/>
    <w:rsid w:val="002D1810"/>
    <w:rsid w:val="002D29B8"/>
    <w:rsid w:val="002D30F1"/>
    <w:rsid w:val="002D3EA9"/>
    <w:rsid w:val="002D4F55"/>
    <w:rsid w:val="002D5E93"/>
    <w:rsid w:val="002E60DA"/>
    <w:rsid w:val="002E7122"/>
    <w:rsid w:val="002F167C"/>
    <w:rsid w:val="002F48F9"/>
    <w:rsid w:val="002F55D2"/>
    <w:rsid w:val="00303319"/>
    <w:rsid w:val="00305E7D"/>
    <w:rsid w:val="00307130"/>
    <w:rsid w:val="00307B62"/>
    <w:rsid w:val="00313578"/>
    <w:rsid w:val="003139DD"/>
    <w:rsid w:val="003148AA"/>
    <w:rsid w:val="00315964"/>
    <w:rsid w:val="00316AD4"/>
    <w:rsid w:val="00317EE0"/>
    <w:rsid w:val="0032099B"/>
    <w:rsid w:val="00321F2A"/>
    <w:rsid w:val="003253FE"/>
    <w:rsid w:val="0032642A"/>
    <w:rsid w:val="00326DB2"/>
    <w:rsid w:val="00330BB0"/>
    <w:rsid w:val="00330CC3"/>
    <w:rsid w:val="003327F5"/>
    <w:rsid w:val="00332C33"/>
    <w:rsid w:val="00332F96"/>
    <w:rsid w:val="003330FE"/>
    <w:rsid w:val="003367FA"/>
    <w:rsid w:val="003409A1"/>
    <w:rsid w:val="00342961"/>
    <w:rsid w:val="00346A6E"/>
    <w:rsid w:val="003477D0"/>
    <w:rsid w:val="00352691"/>
    <w:rsid w:val="003536ED"/>
    <w:rsid w:val="0035595A"/>
    <w:rsid w:val="00355A47"/>
    <w:rsid w:val="00355DE7"/>
    <w:rsid w:val="00356CFA"/>
    <w:rsid w:val="003627DF"/>
    <w:rsid w:val="0036580A"/>
    <w:rsid w:val="00365BBC"/>
    <w:rsid w:val="003711D8"/>
    <w:rsid w:val="00372BE9"/>
    <w:rsid w:val="0037316F"/>
    <w:rsid w:val="0037440B"/>
    <w:rsid w:val="0038113B"/>
    <w:rsid w:val="00382355"/>
    <w:rsid w:val="00390D9B"/>
    <w:rsid w:val="00393206"/>
    <w:rsid w:val="00393B18"/>
    <w:rsid w:val="00393FC1"/>
    <w:rsid w:val="00394310"/>
    <w:rsid w:val="0039608F"/>
    <w:rsid w:val="00397E6C"/>
    <w:rsid w:val="003A0553"/>
    <w:rsid w:val="003A11F6"/>
    <w:rsid w:val="003A1CDC"/>
    <w:rsid w:val="003A1EA5"/>
    <w:rsid w:val="003B2A62"/>
    <w:rsid w:val="003B3550"/>
    <w:rsid w:val="003B3BC3"/>
    <w:rsid w:val="003B4714"/>
    <w:rsid w:val="003B521D"/>
    <w:rsid w:val="003B65C7"/>
    <w:rsid w:val="003B772C"/>
    <w:rsid w:val="003C0D4C"/>
    <w:rsid w:val="003C1554"/>
    <w:rsid w:val="003C1807"/>
    <w:rsid w:val="003C1D23"/>
    <w:rsid w:val="003C3E50"/>
    <w:rsid w:val="003C474B"/>
    <w:rsid w:val="003C65D5"/>
    <w:rsid w:val="003C6CD8"/>
    <w:rsid w:val="003D26A1"/>
    <w:rsid w:val="003D3E04"/>
    <w:rsid w:val="003D4995"/>
    <w:rsid w:val="003D4A4B"/>
    <w:rsid w:val="003D59A4"/>
    <w:rsid w:val="003D5E98"/>
    <w:rsid w:val="003D602E"/>
    <w:rsid w:val="003D714A"/>
    <w:rsid w:val="003D7E7B"/>
    <w:rsid w:val="003E00E8"/>
    <w:rsid w:val="003E1CEB"/>
    <w:rsid w:val="003E2647"/>
    <w:rsid w:val="003E2E50"/>
    <w:rsid w:val="003E3DC8"/>
    <w:rsid w:val="003E5371"/>
    <w:rsid w:val="003F1D08"/>
    <w:rsid w:val="003F1F50"/>
    <w:rsid w:val="003F53FD"/>
    <w:rsid w:val="003F68EC"/>
    <w:rsid w:val="004023B5"/>
    <w:rsid w:val="0040351A"/>
    <w:rsid w:val="0040438F"/>
    <w:rsid w:val="00405D42"/>
    <w:rsid w:val="00406290"/>
    <w:rsid w:val="00410D2E"/>
    <w:rsid w:val="004112AE"/>
    <w:rsid w:val="00425EB6"/>
    <w:rsid w:val="00432C05"/>
    <w:rsid w:val="00434CD3"/>
    <w:rsid w:val="00441628"/>
    <w:rsid w:val="00442703"/>
    <w:rsid w:val="00444CD2"/>
    <w:rsid w:val="00445F6C"/>
    <w:rsid w:val="004463F5"/>
    <w:rsid w:val="0044788A"/>
    <w:rsid w:val="00454EFF"/>
    <w:rsid w:val="004603B2"/>
    <w:rsid w:val="004607B1"/>
    <w:rsid w:val="00461957"/>
    <w:rsid w:val="00461FBD"/>
    <w:rsid w:val="004624B1"/>
    <w:rsid w:val="0046633A"/>
    <w:rsid w:val="00467AC1"/>
    <w:rsid w:val="004703E8"/>
    <w:rsid w:val="00470C15"/>
    <w:rsid w:val="00471628"/>
    <w:rsid w:val="00471A7E"/>
    <w:rsid w:val="0047395E"/>
    <w:rsid w:val="00474A4C"/>
    <w:rsid w:val="00474CB9"/>
    <w:rsid w:val="0047527B"/>
    <w:rsid w:val="004836A0"/>
    <w:rsid w:val="004850CE"/>
    <w:rsid w:val="00487AFA"/>
    <w:rsid w:val="00491214"/>
    <w:rsid w:val="00492203"/>
    <w:rsid w:val="00493E32"/>
    <w:rsid w:val="0049420D"/>
    <w:rsid w:val="004945B3"/>
    <w:rsid w:val="004971BE"/>
    <w:rsid w:val="00497346"/>
    <w:rsid w:val="00497A34"/>
    <w:rsid w:val="00497D3F"/>
    <w:rsid w:val="004A0DE6"/>
    <w:rsid w:val="004A3870"/>
    <w:rsid w:val="004A5A54"/>
    <w:rsid w:val="004A690B"/>
    <w:rsid w:val="004A7BAF"/>
    <w:rsid w:val="004A7C58"/>
    <w:rsid w:val="004B0C2E"/>
    <w:rsid w:val="004B0D67"/>
    <w:rsid w:val="004B2852"/>
    <w:rsid w:val="004B541E"/>
    <w:rsid w:val="004B544D"/>
    <w:rsid w:val="004C0CD3"/>
    <w:rsid w:val="004C1389"/>
    <w:rsid w:val="004C2538"/>
    <w:rsid w:val="004C3FFA"/>
    <w:rsid w:val="004C64B5"/>
    <w:rsid w:val="004D1D87"/>
    <w:rsid w:val="004D20B7"/>
    <w:rsid w:val="004D59D2"/>
    <w:rsid w:val="004D6D30"/>
    <w:rsid w:val="004E07CE"/>
    <w:rsid w:val="004E58F5"/>
    <w:rsid w:val="004E7124"/>
    <w:rsid w:val="004E7CCA"/>
    <w:rsid w:val="004F0AE7"/>
    <w:rsid w:val="004F243B"/>
    <w:rsid w:val="004F3715"/>
    <w:rsid w:val="004F5209"/>
    <w:rsid w:val="004F521F"/>
    <w:rsid w:val="004F5C23"/>
    <w:rsid w:val="004F6212"/>
    <w:rsid w:val="004F7082"/>
    <w:rsid w:val="004F7A05"/>
    <w:rsid w:val="00501EEF"/>
    <w:rsid w:val="00502924"/>
    <w:rsid w:val="00504352"/>
    <w:rsid w:val="00504E51"/>
    <w:rsid w:val="00504F52"/>
    <w:rsid w:val="00505A90"/>
    <w:rsid w:val="0051386F"/>
    <w:rsid w:val="00514032"/>
    <w:rsid w:val="00514251"/>
    <w:rsid w:val="005210FF"/>
    <w:rsid w:val="005214CD"/>
    <w:rsid w:val="00523D58"/>
    <w:rsid w:val="00524BA8"/>
    <w:rsid w:val="00526595"/>
    <w:rsid w:val="00526CB2"/>
    <w:rsid w:val="005316FA"/>
    <w:rsid w:val="00531A21"/>
    <w:rsid w:val="00532410"/>
    <w:rsid w:val="005350B7"/>
    <w:rsid w:val="0053673D"/>
    <w:rsid w:val="00537F25"/>
    <w:rsid w:val="00541542"/>
    <w:rsid w:val="0054196F"/>
    <w:rsid w:val="00545B0A"/>
    <w:rsid w:val="00546752"/>
    <w:rsid w:val="00554374"/>
    <w:rsid w:val="00555F8D"/>
    <w:rsid w:val="0055655E"/>
    <w:rsid w:val="00556C77"/>
    <w:rsid w:val="00556E0B"/>
    <w:rsid w:val="00560DA2"/>
    <w:rsid w:val="00561DB6"/>
    <w:rsid w:val="00562F86"/>
    <w:rsid w:val="0056350F"/>
    <w:rsid w:val="005637E3"/>
    <w:rsid w:val="00571311"/>
    <w:rsid w:val="005714A8"/>
    <w:rsid w:val="00571BAA"/>
    <w:rsid w:val="00573948"/>
    <w:rsid w:val="00575E96"/>
    <w:rsid w:val="00575FFF"/>
    <w:rsid w:val="00576F2A"/>
    <w:rsid w:val="005778F5"/>
    <w:rsid w:val="005843ED"/>
    <w:rsid w:val="00586751"/>
    <w:rsid w:val="0058755A"/>
    <w:rsid w:val="00587756"/>
    <w:rsid w:val="005923EE"/>
    <w:rsid w:val="005927CA"/>
    <w:rsid w:val="005930E9"/>
    <w:rsid w:val="005A2545"/>
    <w:rsid w:val="005A3A3F"/>
    <w:rsid w:val="005B0401"/>
    <w:rsid w:val="005B0607"/>
    <w:rsid w:val="005B088F"/>
    <w:rsid w:val="005B38CE"/>
    <w:rsid w:val="005B451F"/>
    <w:rsid w:val="005B47C3"/>
    <w:rsid w:val="005B60E9"/>
    <w:rsid w:val="005B6315"/>
    <w:rsid w:val="005C054A"/>
    <w:rsid w:val="005C13B3"/>
    <w:rsid w:val="005C1AFC"/>
    <w:rsid w:val="005C2963"/>
    <w:rsid w:val="005C29E0"/>
    <w:rsid w:val="005C5505"/>
    <w:rsid w:val="005C57E9"/>
    <w:rsid w:val="005D3632"/>
    <w:rsid w:val="005D4514"/>
    <w:rsid w:val="005E1252"/>
    <w:rsid w:val="005E257D"/>
    <w:rsid w:val="005E5B5E"/>
    <w:rsid w:val="005E6926"/>
    <w:rsid w:val="005E7BF8"/>
    <w:rsid w:val="005F11B7"/>
    <w:rsid w:val="005F4C87"/>
    <w:rsid w:val="00600449"/>
    <w:rsid w:val="00604190"/>
    <w:rsid w:val="00607E8A"/>
    <w:rsid w:val="00611BB1"/>
    <w:rsid w:val="00611DA0"/>
    <w:rsid w:val="00611E75"/>
    <w:rsid w:val="006120FA"/>
    <w:rsid w:val="00612491"/>
    <w:rsid w:val="00614410"/>
    <w:rsid w:val="006145DD"/>
    <w:rsid w:val="00614F5B"/>
    <w:rsid w:val="006162E6"/>
    <w:rsid w:val="0061724F"/>
    <w:rsid w:val="0061736A"/>
    <w:rsid w:val="0062716A"/>
    <w:rsid w:val="00627FDC"/>
    <w:rsid w:val="006302B5"/>
    <w:rsid w:val="006310FA"/>
    <w:rsid w:val="0063207A"/>
    <w:rsid w:val="00633166"/>
    <w:rsid w:val="0063616A"/>
    <w:rsid w:val="00636479"/>
    <w:rsid w:val="00640568"/>
    <w:rsid w:val="0064107B"/>
    <w:rsid w:val="00641416"/>
    <w:rsid w:val="00641429"/>
    <w:rsid w:val="0064688E"/>
    <w:rsid w:val="00646EE2"/>
    <w:rsid w:val="00650774"/>
    <w:rsid w:val="006515EE"/>
    <w:rsid w:val="00651702"/>
    <w:rsid w:val="00651B1C"/>
    <w:rsid w:val="00652A02"/>
    <w:rsid w:val="006563CA"/>
    <w:rsid w:val="006604E7"/>
    <w:rsid w:val="006618AC"/>
    <w:rsid w:val="00661E5D"/>
    <w:rsid w:val="00663FAA"/>
    <w:rsid w:val="006675A0"/>
    <w:rsid w:val="0067070A"/>
    <w:rsid w:val="00670989"/>
    <w:rsid w:val="00670B25"/>
    <w:rsid w:val="00672107"/>
    <w:rsid w:val="00675A47"/>
    <w:rsid w:val="00676106"/>
    <w:rsid w:val="00677254"/>
    <w:rsid w:val="00677E9D"/>
    <w:rsid w:val="00681F1F"/>
    <w:rsid w:val="006832AA"/>
    <w:rsid w:val="00685702"/>
    <w:rsid w:val="0068578F"/>
    <w:rsid w:val="00685D83"/>
    <w:rsid w:val="006865F7"/>
    <w:rsid w:val="00686CA9"/>
    <w:rsid w:val="0068743B"/>
    <w:rsid w:val="00690195"/>
    <w:rsid w:val="006904B6"/>
    <w:rsid w:val="00691CB7"/>
    <w:rsid w:val="00692800"/>
    <w:rsid w:val="006946BD"/>
    <w:rsid w:val="00695D1C"/>
    <w:rsid w:val="00696963"/>
    <w:rsid w:val="006A0EA1"/>
    <w:rsid w:val="006A4347"/>
    <w:rsid w:val="006A518C"/>
    <w:rsid w:val="006A53AB"/>
    <w:rsid w:val="006A59DB"/>
    <w:rsid w:val="006A5E05"/>
    <w:rsid w:val="006A6197"/>
    <w:rsid w:val="006A7455"/>
    <w:rsid w:val="006B0078"/>
    <w:rsid w:val="006B1584"/>
    <w:rsid w:val="006B6482"/>
    <w:rsid w:val="006B7594"/>
    <w:rsid w:val="006C023C"/>
    <w:rsid w:val="006C1DC7"/>
    <w:rsid w:val="006C22B4"/>
    <w:rsid w:val="006C35C8"/>
    <w:rsid w:val="006C487E"/>
    <w:rsid w:val="006C4ADA"/>
    <w:rsid w:val="006C4D99"/>
    <w:rsid w:val="006C52DF"/>
    <w:rsid w:val="006C7088"/>
    <w:rsid w:val="006C7C43"/>
    <w:rsid w:val="006D0948"/>
    <w:rsid w:val="006D19D1"/>
    <w:rsid w:val="006D2DD4"/>
    <w:rsid w:val="006D2F4E"/>
    <w:rsid w:val="006D5D9E"/>
    <w:rsid w:val="006D5FC2"/>
    <w:rsid w:val="006D625C"/>
    <w:rsid w:val="006D7C39"/>
    <w:rsid w:val="006E1F6D"/>
    <w:rsid w:val="006E4EB9"/>
    <w:rsid w:val="006E70B4"/>
    <w:rsid w:val="006E710E"/>
    <w:rsid w:val="006E75AA"/>
    <w:rsid w:val="006E7ED7"/>
    <w:rsid w:val="006F2F8D"/>
    <w:rsid w:val="006F44F8"/>
    <w:rsid w:val="006F4C42"/>
    <w:rsid w:val="006F6080"/>
    <w:rsid w:val="00700698"/>
    <w:rsid w:val="007028C9"/>
    <w:rsid w:val="007045B4"/>
    <w:rsid w:val="0070664F"/>
    <w:rsid w:val="00707C8A"/>
    <w:rsid w:val="007100FD"/>
    <w:rsid w:val="0071048E"/>
    <w:rsid w:val="00710B60"/>
    <w:rsid w:val="00712BBF"/>
    <w:rsid w:val="00712CE1"/>
    <w:rsid w:val="00713B82"/>
    <w:rsid w:val="00714095"/>
    <w:rsid w:val="00714E75"/>
    <w:rsid w:val="00715C46"/>
    <w:rsid w:val="00715DA6"/>
    <w:rsid w:val="007213D5"/>
    <w:rsid w:val="00723632"/>
    <w:rsid w:val="00723664"/>
    <w:rsid w:val="00725345"/>
    <w:rsid w:val="00725629"/>
    <w:rsid w:val="007259CD"/>
    <w:rsid w:val="007311CA"/>
    <w:rsid w:val="007331ED"/>
    <w:rsid w:val="00734E72"/>
    <w:rsid w:val="00736021"/>
    <w:rsid w:val="00737B9D"/>
    <w:rsid w:val="007408D8"/>
    <w:rsid w:val="007425C7"/>
    <w:rsid w:val="007440BC"/>
    <w:rsid w:val="00746BF9"/>
    <w:rsid w:val="007475BD"/>
    <w:rsid w:val="00747C78"/>
    <w:rsid w:val="00750B95"/>
    <w:rsid w:val="00750C1D"/>
    <w:rsid w:val="00750CAA"/>
    <w:rsid w:val="007518E4"/>
    <w:rsid w:val="00753729"/>
    <w:rsid w:val="0075558D"/>
    <w:rsid w:val="00756E79"/>
    <w:rsid w:val="00761EEA"/>
    <w:rsid w:val="007636DC"/>
    <w:rsid w:val="00764C2E"/>
    <w:rsid w:val="00771E56"/>
    <w:rsid w:val="00772F48"/>
    <w:rsid w:val="00773B85"/>
    <w:rsid w:val="007741F6"/>
    <w:rsid w:val="00776B4D"/>
    <w:rsid w:val="0077765E"/>
    <w:rsid w:val="0078062C"/>
    <w:rsid w:val="00781C7B"/>
    <w:rsid w:val="00784A4B"/>
    <w:rsid w:val="00785DFE"/>
    <w:rsid w:val="007861FB"/>
    <w:rsid w:val="007868AA"/>
    <w:rsid w:val="0079222B"/>
    <w:rsid w:val="00792BE4"/>
    <w:rsid w:val="0079522C"/>
    <w:rsid w:val="007956DF"/>
    <w:rsid w:val="00797531"/>
    <w:rsid w:val="007A13AB"/>
    <w:rsid w:val="007A2FA0"/>
    <w:rsid w:val="007A3D2C"/>
    <w:rsid w:val="007A41D3"/>
    <w:rsid w:val="007A46F3"/>
    <w:rsid w:val="007A4D3A"/>
    <w:rsid w:val="007A637A"/>
    <w:rsid w:val="007A6ABE"/>
    <w:rsid w:val="007A72B5"/>
    <w:rsid w:val="007B6FAD"/>
    <w:rsid w:val="007C0CF4"/>
    <w:rsid w:val="007C1A64"/>
    <w:rsid w:val="007C1DE6"/>
    <w:rsid w:val="007C2F7A"/>
    <w:rsid w:val="007C3D02"/>
    <w:rsid w:val="007C4032"/>
    <w:rsid w:val="007C4D24"/>
    <w:rsid w:val="007C632F"/>
    <w:rsid w:val="007C6ED2"/>
    <w:rsid w:val="007C79BA"/>
    <w:rsid w:val="007D03AB"/>
    <w:rsid w:val="007D19D4"/>
    <w:rsid w:val="007D2F8C"/>
    <w:rsid w:val="007D39CE"/>
    <w:rsid w:val="007D4A60"/>
    <w:rsid w:val="007D5077"/>
    <w:rsid w:val="007D631E"/>
    <w:rsid w:val="007E4FBA"/>
    <w:rsid w:val="007E572C"/>
    <w:rsid w:val="007E587F"/>
    <w:rsid w:val="007E7F32"/>
    <w:rsid w:val="007F261E"/>
    <w:rsid w:val="007F313D"/>
    <w:rsid w:val="007F6F7A"/>
    <w:rsid w:val="007F735A"/>
    <w:rsid w:val="008006C4"/>
    <w:rsid w:val="00800734"/>
    <w:rsid w:val="008026AF"/>
    <w:rsid w:val="00803C6D"/>
    <w:rsid w:val="00804B94"/>
    <w:rsid w:val="00810066"/>
    <w:rsid w:val="008132E0"/>
    <w:rsid w:val="008143D3"/>
    <w:rsid w:val="00821B04"/>
    <w:rsid w:val="00823017"/>
    <w:rsid w:val="008245F2"/>
    <w:rsid w:val="00824618"/>
    <w:rsid w:val="00826139"/>
    <w:rsid w:val="008264E5"/>
    <w:rsid w:val="0083060F"/>
    <w:rsid w:val="00831986"/>
    <w:rsid w:val="008344C8"/>
    <w:rsid w:val="00834862"/>
    <w:rsid w:val="00835178"/>
    <w:rsid w:val="00840B8B"/>
    <w:rsid w:val="00841387"/>
    <w:rsid w:val="008427AB"/>
    <w:rsid w:val="00847146"/>
    <w:rsid w:val="00847CAE"/>
    <w:rsid w:val="00850F02"/>
    <w:rsid w:val="0085425B"/>
    <w:rsid w:val="00857062"/>
    <w:rsid w:val="00860A21"/>
    <w:rsid w:val="00862210"/>
    <w:rsid w:val="00862E56"/>
    <w:rsid w:val="0086470A"/>
    <w:rsid w:val="00864950"/>
    <w:rsid w:val="008653CA"/>
    <w:rsid w:val="00865F67"/>
    <w:rsid w:val="00865FA5"/>
    <w:rsid w:val="00866F1D"/>
    <w:rsid w:val="0087020F"/>
    <w:rsid w:val="00871E6E"/>
    <w:rsid w:val="00871F2E"/>
    <w:rsid w:val="00874629"/>
    <w:rsid w:val="008749D7"/>
    <w:rsid w:val="00874C1E"/>
    <w:rsid w:val="008768E1"/>
    <w:rsid w:val="008822C1"/>
    <w:rsid w:val="00886245"/>
    <w:rsid w:val="00890898"/>
    <w:rsid w:val="00890F83"/>
    <w:rsid w:val="00891DB2"/>
    <w:rsid w:val="00892876"/>
    <w:rsid w:val="0089476D"/>
    <w:rsid w:val="0089540E"/>
    <w:rsid w:val="008975F7"/>
    <w:rsid w:val="008A0333"/>
    <w:rsid w:val="008A153E"/>
    <w:rsid w:val="008A21F4"/>
    <w:rsid w:val="008A2A3F"/>
    <w:rsid w:val="008A3C18"/>
    <w:rsid w:val="008A673F"/>
    <w:rsid w:val="008A78E2"/>
    <w:rsid w:val="008B215D"/>
    <w:rsid w:val="008B22F9"/>
    <w:rsid w:val="008B48DE"/>
    <w:rsid w:val="008B603A"/>
    <w:rsid w:val="008C0DCC"/>
    <w:rsid w:val="008C1599"/>
    <w:rsid w:val="008C189D"/>
    <w:rsid w:val="008C2EEE"/>
    <w:rsid w:val="008C3803"/>
    <w:rsid w:val="008C5B9E"/>
    <w:rsid w:val="008C5D2F"/>
    <w:rsid w:val="008C62A3"/>
    <w:rsid w:val="008C7D2F"/>
    <w:rsid w:val="008D12F0"/>
    <w:rsid w:val="008D1B18"/>
    <w:rsid w:val="008D49D4"/>
    <w:rsid w:val="008E169F"/>
    <w:rsid w:val="008E1B46"/>
    <w:rsid w:val="008E52A0"/>
    <w:rsid w:val="008E5ACD"/>
    <w:rsid w:val="008E62F8"/>
    <w:rsid w:val="008E7972"/>
    <w:rsid w:val="008E7C5F"/>
    <w:rsid w:val="008F23B2"/>
    <w:rsid w:val="008F249F"/>
    <w:rsid w:val="008F3240"/>
    <w:rsid w:val="008F44A3"/>
    <w:rsid w:val="008F5D15"/>
    <w:rsid w:val="008F6446"/>
    <w:rsid w:val="008F6CB4"/>
    <w:rsid w:val="00903996"/>
    <w:rsid w:val="00907C1B"/>
    <w:rsid w:val="0091088F"/>
    <w:rsid w:val="00912EC5"/>
    <w:rsid w:val="0091403F"/>
    <w:rsid w:val="00917EAD"/>
    <w:rsid w:val="00920EE7"/>
    <w:rsid w:val="00921635"/>
    <w:rsid w:val="00922A78"/>
    <w:rsid w:val="0092326E"/>
    <w:rsid w:val="00925C53"/>
    <w:rsid w:val="00926C9F"/>
    <w:rsid w:val="009327C9"/>
    <w:rsid w:val="00936C06"/>
    <w:rsid w:val="00940C66"/>
    <w:rsid w:val="009415E5"/>
    <w:rsid w:val="0094326D"/>
    <w:rsid w:val="0094382E"/>
    <w:rsid w:val="00946518"/>
    <w:rsid w:val="00946CAE"/>
    <w:rsid w:val="00947963"/>
    <w:rsid w:val="009572A1"/>
    <w:rsid w:val="00961915"/>
    <w:rsid w:val="00963CC9"/>
    <w:rsid w:val="00965B0F"/>
    <w:rsid w:val="009669CA"/>
    <w:rsid w:val="00971902"/>
    <w:rsid w:val="00974A68"/>
    <w:rsid w:val="00980652"/>
    <w:rsid w:val="009819DB"/>
    <w:rsid w:val="0098268C"/>
    <w:rsid w:val="0098650D"/>
    <w:rsid w:val="009877D3"/>
    <w:rsid w:val="009878E8"/>
    <w:rsid w:val="00995745"/>
    <w:rsid w:val="00995EDB"/>
    <w:rsid w:val="009962E1"/>
    <w:rsid w:val="00997608"/>
    <w:rsid w:val="009A0BB4"/>
    <w:rsid w:val="009A3986"/>
    <w:rsid w:val="009B03D7"/>
    <w:rsid w:val="009B477F"/>
    <w:rsid w:val="009B4ACA"/>
    <w:rsid w:val="009B4F6E"/>
    <w:rsid w:val="009B78C3"/>
    <w:rsid w:val="009B7C55"/>
    <w:rsid w:val="009C22C7"/>
    <w:rsid w:val="009C32A9"/>
    <w:rsid w:val="009C3436"/>
    <w:rsid w:val="009C565C"/>
    <w:rsid w:val="009C5DAA"/>
    <w:rsid w:val="009D1C7D"/>
    <w:rsid w:val="009D2BAF"/>
    <w:rsid w:val="009D5B85"/>
    <w:rsid w:val="009E0895"/>
    <w:rsid w:val="009E3304"/>
    <w:rsid w:val="009E3A15"/>
    <w:rsid w:val="009E5968"/>
    <w:rsid w:val="009E6ED6"/>
    <w:rsid w:val="009F0780"/>
    <w:rsid w:val="009F0989"/>
    <w:rsid w:val="009F2A7D"/>
    <w:rsid w:val="009F77C9"/>
    <w:rsid w:val="00A0067B"/>
    <w:rsid w:val="00A01963"/>
    <w:rsid w:val="00A07094"/>
    <w:rsid w:val="00A109ED"/>
    <w:rsid w:val="00A123CF"/>
    <w:rsid w:val="00A149C3"/>
    <w:rsid w:val="00A15E54"/>
    <w:rsid w:val="00A1750C"/>
    <w:rsid w:val="00A20ABF"/>
    <w:rsid w:val="00A20D4C"/>
    <w:rsid w:val="00A216F6"/>
    <w:rsid w:val="00A24A4D"/>
    <w:rsid w:val="00A24D4D"/>
    <w:rsid w:val="00A2515A"/>
    <w:rsid w:val="00A26F02"/>
    <w:rsid w:val="00A273C1"/>
    <w:rsid w:val="00A330B8"/>
    <w:rsid w:val="00A332E7"/>
    <w:rsid w:val="00A36FF5"/>
    <w:rsid w:val="00A37E4A"/>
    <w:rsid w:val="00A4079F"/>
    <w:rsid w:val="00A41355"/>
    <w:rsid w:val="00A42ADC"/>
    <w:rsid w:val="00A43A11"/>
    <w:rsid w:val="00A441A9"/>
    <w:rsid w:val="00A45C23"/>
    <w:rsid w:val="00A47132"/>
    <w:rsid w:val="00A5019A"/>
    <w:rsid w:val="00A50626"/>
    <w:rsid w:val="00A55ED7"/>
    <w:rsid w:val="00A61715"/>
    <w:rsid w:val="00A620F6"/>
    <w:rsid w:val="00A6394A"/>
    <w:rsid w:val="00A66D7E"/>
    <w:rsid w:val="00A72BB8"/>
    <w:rsid w:val="00A765A4"/>
    <w:rsid w:val="00A77A8E"/>
    <w:rsid w:val="00A82E23"/>
    <w:rsid w:val="00A8335E"/>
    <w:rsid w:val="00A853AA"/>
    <w:rsid w:val="00A86494"/>
    <w:rsid w:val="00A8747E"/>
    <w:rsid w:val="00A91928"/>
    <w:rsid w:val="00A92201"/>
    <w:rsid w:val="00A9670C"/>
    <w:rsid w:val="00A968DF"/>
    <w:rsid w:val="00A97868"/>
    <w:rsid w:val="00A978CF"/>
    <w:rsid w:val="00AA0683"/>
    <w:rsid w:val="00AA156C"/>
    <w:rsid w:val="00AA78AD"/>
    <w:rsid w:val="00AA79F0"/>
    <w:rsid w:val="00AA7A2B"/>
    <w:rsid w:val="00AB036F"/>
    <w:rsid w:val="00AB0961"/>
    <w:rsid w:val="00AB3AF0"/>
    <w:rsid w:val="00AB3D4A"/>
    <w:rsid w:val="00AB6888"/>
    <w:rsid w:val="00AB7852"/>
    <w:rsid w:val="00AB7EE2"/>
    <w:rsid w:val="00AC27C9"/>
    <w:rsid w:val="00AC30EC"/>
    <w:rsid w:val="00AC4FCC"/>
    <w:rsid w:val="00AD1067"/>
    <w:rsid w:val="00AD2692"/>
    <w:rsid w:val="00AD26D3"/>
    <w:rsid w:val="00AE0981"/>
    <w:rsid w:val="00AE25C4"/>
    <w:rsid w:val="00AE45E4"/>
    <w:rsid w:val="00AE45FB"/>
    <w:rsid w:val="00AF0370"/>
    <w:rsid w:val="00AF04AA"/>
    <w:rsid w:val="00AF14A6"/>
    <w:rsid w:val="00AF63D3"/>
    <w:rsid w:val="00B00473"/>
    <w:rsid w:val="00B00CA6"/>
    <w:rsid w:val="00B01909"/>
    <w:rsid w:val="00B039A0"/>
    <w:rsid w:val="00B04ED0"/>
    <w:rsid w:val="00B12057"/>
    <w:rsid w:val="00B178C6"/>
    <w:rsid w:val="00B20BCD"/>
    <w:rsid w:val="00B22AD8"/>
    <w:rsid w:val="00B236E2"/>
    <w:rsid w:val="00B254E0"/>
    <w:rsid w:val="00B27999"/>
    <w:rsid w:val="00B305E3"/>
    <w:rsid w:val="00B338B9"/>
    <w:rsid w:val="00B34FF9"/>
    <w:rsid w:val="00B40E36"/>
    <w:rsid w:val="00B415F7"/>
    <w:rsid w:val="00B425E4"/>
    <w:rsid w:val="00B50A86"/>
    <w:rsid w:val="00B52666"/>
    <w:rsid w:val="00B5351C"/>
    <w:rsid w:val="00B5390E"/>
    <w:rsid w:val="00B56192"/>
    <w:rsid w:val="00B5765A"/>
    <w:rsid w:val="00B57F33"/>
    <w:rsid w:val="00B6148C"/>
    <w:rsid w:val="00B617E5"/>
    <w:rsid w:val="00B61839"/>
    <w:rsid w:val="00B6185B"/>
    <w:rsid w:val="00B646A3"/>
    <w:rsid w:val="00B64CB7"/>
    <w:rsid w:val="00B66B98"/>
    <w:rsid w:val="00B67836"/>
    <w:rsid w:val="00B72AEB"/>
    <w:rsid w:val="00B73F56"/>
    <w:rsid w:val="00B7515E"/>
    <w:rsid w:val="00B76F82"/>
    <w:rsid w:val="00B80EFA"/>
    <w:rsid w:val="00B815EB"/>
    <w:rsid w:val="00B827BB"/>
    <w:rsid w:val="00B82B0B"/>
    <w:rsid w:val="00B83FC9"/>
    <w:rsid w:val="00B8439A"/>
    <w:rsid w:val="00B878BE"/>
    <w:rsid w:val="00B910BB"/>
    <w:rsid w:val="00B912CA"/>
    <w:rsid w:val="00B91643"/>
    <w:rsid w:val="00B91E18"/>
    <w:rsid w:val="00B92E1F"/>
    <w:rsid w:val="00B94F42"/>
    <w:rsid w:val="00BA046D"/>
    <w:rsid w:val="00BA0791"/>
    <w:rsid w:val="00BA0E8D"/>
    <w:rsid w:val="00BA170C"/>
    <w:rsid w:val="00BA17F6"/>
    <w:rsid w:val="00BA25B2"/>
    <w:rsid w:val="00BA7007"/>
    <w:rsid w:val="00BB090A"/>
    <w:rsid w:val="00BB5083"/>
    <w:rsid w:val="00BB7C3F"/>
    <w:rsid w:val="00BC484A"/>
    <w:rsid w:val="00BC65A4"/>
    <w:rsid w:val="00BD1FBA"/>
    <w:rsid w:val="00BD30ED"/>
    <w:rsid w:val="00BD6D2F"/>
    <w:rsid w:val="00BD7AD7"/>
    <w:rsid w:val="00BE22F4"/>
    <w:rsid w:val="00BE4C9A"/>
    <w:rsid w:val="00BE51C8"/>
    <w:rsid w:val="00BE5212"/>
    <w:rsid w:val="00BE5645"/>
    <w:rsid w:val="00BE5C5C"/>
    <w:rsid w:val="00BF1E02"/>
    <w:rsid w:val="00BF2FBD"/>
    <w:rsid w:val="00BF3439"/>
    <w:rsid w:val="00BF3AAE"/>
    <w:rsid w:val="00BF454F"/>
    <w:rsid w:val="00BF48D4"/>
    <w:rsid w:val="00BF510E"/>
    <w:rsid w:val="00C00083"/>
    <w:rsid w:val="00C0039A"/>
    <w:rsid w:val="00C00EAF"/>
    <w:rsid w:val="00C02995"/>
    <w:rsid w:val="00C03FE4"/>
    <w:rsid w:val="00C044BE"/>
    <w:rsid w:val="00C045E4"/>
    <w:rsid w:val="00C04BCF"/>
    <w:rsid w:val="00C04CCA"/>
    <w:rsid w:val="00C04DF7"/>
    <w:rsid w:val="00C05798"/>
    <w:rsid w:val="00C075D9"/>
    <w:rsid w:val="00C1390F"/>
    <w:rsid w:val="00C14C17"/>
    <w:rsid w:val="00C15742"/>
    <w:rsid w:val="00C15EAD"/>
    <w:rsid w:val="00C170C4"/>
    <w:rsid w:val="00C225D1"/>
    <w:rsid w:val="00C22A59"/>
    <w:rsid w:val="00C246A3"/>
    <w:rsid w:val="00C26FD4"/>
    <w:rsid w:val="00C279BF"/>
    <w:rsid w:val="00C32B09"/>
    <w:rsid w:val="00C35175"/>
    <w:rsid w:val="00C4159D"/>
    <w:rsid w:val="00C420AA"/>
    <w:rsid w:val="00C4325E"/>
    <w:rsid w:val="00C4358A"/>
    <w:rsid w:val="00C440B9"/>
    <w:rsid w:val="00C443BA"/>
    <w:rsid w:val="00C45BEC"/>
    <w:rsid w:val="00C47F19"/>
    <w:rsid w:val="00C5043A"/>
    <w:rsid w:val="00C53364"/>
    <w:rsid w:val="00C534AB"/>
    <w:rsid w:val="00C53965"/>
    <w:rsid w:val="00C53ADE"/>
    <w:rsid w:val="00C56D24"/>
    <w:rsid w:val="00C60C3E"/>
    <w:rsid w:val="00C62040"/>
    <w:rsid w:val="00C62D3E"/>
    <w:rsid w:val="00C6363B"/>
    <w:rsid w:val="00C67ECC"/>
    <w:rsid w:val="00C71768"/>
    <w:rsid w:val="00C7181F"/>
    <w:rsid w:val="00C77A41"/>
    <w:rsid w:val="00C77FA4"/>
    <w:rsid w:val="00C8188C"/>
    <w:rsid w:val="00C82F4F"/>
    <w:rsid w:val="00C845B4"/>
    <w:rsid w:val="00C8502E"/>
    <w:rsid w:val="00C91C02"/>
    <w:rsid w:val="00C9239B"/>
    <w:rsid w:val="00C9527E"/>
    <w:rsid w:val="00C953C0"/>
    <w:rsid w:val="00C962D3"/>
    <w:rsid w:val="00CA1CE7"/>
    <w:rsid w:val="00CA21B7"/>
    <w:rsid w:val="00CA6A46"/>
    <w:rsid w:val="00CA6CE7"/>
    <w:rsid w:val="00CA6E63"/>
    <w:rsid w:val="00CB027B"/>
    <w:rsid w:val="00CB0344"/>
    <w:rsid w:val="00CB0CEA"/>
    <w:rsid w:val="00CB1086"/>
    <w:rsid w:val="00CB3A07"/>
    <w:rsid w:val="00CB3A54"/>
    <w:rsid w:val="00CB3D83"/>
    <w:rsid w:val="00CB6296"/>
    <w:rsid w:val="00CB650D"/>
    <w:rsid w:val="00CC0807"/>
    <w:rsid w:val="00CC1266"/>
    <w:rsid w:val="00CC1916"/>
    <w:rsid w:val="00CC2A68"/>
    <w:rsid w:val="00CC6985"/>
    <w:rsid w:val="00CC7FA3"/>
    <w:rsid w:val="00CD0CCD"/>
    <w:rsid w:val="00CD0F12"/>
    <w:rsid w:val="00CD2818"/>
    <w:rsid w:val="00CD38EC"/>
    <w:rsid w:val="00CD6B95"/>
    <w:rsid w:val="00CD7528"/>
    <w:rsid w:val="00CE0BC2"/>
    <w:rsid w:val="00CE148F"/>
    <w:rsid w:val="00CE1C10"/>
    <w:rsid w:val="00CE60CF"/>
    <w:rsid w:val="00CE6C52"/>
    <w:rsid w:val="00CF0367"/>
    <w:rsid w:val="00CF04D3"/>
    <w:rsid w:val="00CF3491"/>
    <w:rsid w:val="00CF606F"/>
    <w:rsid w:val="00CF7F4F"/>
    <w:rsid w:val="00D00684"/>
    <w:rsid w:val="00D021B3"/>
    <w:rsid w:val="00D02EA5"/>
    <w:rsid w:val="00D02F88"/>
    <w:rsid w:val="00D0482E"/>
    <w:rsid w:val="00D050F7"/>
    <w:rsid w:val="00D05C09"/>
    <w:rsid w:val="00D0730B"/>
    <w:rsid w:val="00D075E0"/>
    <w:rsid w:val="00D12E10"/>
    <w:rsid w:val="00D14579"/>
    <w:rsid w:val="00D14C1A"/>
    <w:rsid w:val="00D14C60"/>
    <w:rsid w:val="00D14FDC"/>
    <w:rsid w:val="00D16935"/>
    <w:rsid w:val="00D16D03"/>
    <w:rsid w:val="00D258CD"/>
    <w:rsid w:val="00D259EE"/>
    <w:rsid w:val="00D264C7"/>
    <w:rsid w:val="00D26D95"/>
    <w:rsid w:val="00D27D84"/>
    <w:rsid w:val="00D312C2"/>
    <w:rsid w:val="00D31C18"/>
    <w:rsid w:val="00D325A3"/>
    <w:rsid w:val="00D326C3"/>
    <w:rsid w:val="00D333E3"/>
    <w:rsid w:val="00D34A70"/>
    <w:rsid w:val="00D3642C"/>
    <w:rsid w:val="00D40AEB"/>
    <w:rsid w:val="00D41434"/>
    <w:rsid w:val="00D42C10"/>
    <w:rsid w:val="00D45BBA"/>
    <w:rsid w:val="00D46111"/>
    <w:rsid w:val="00D466C9"/>
    <w:rsid w:val="00D4675C"/>
    <w:rsid w:val="00D52A97"/>
    <w:rsid w:val="00D5360B"/>
    <w:rsid w:val="00D5377A"/>
    <w:rsid w:val="00D5504C"/>
    <w:rsid w:val="00D55FF0"/>
    <w:rsid w:val="00D64218"/>
    <w:rsid w:val="00D6455C"/>
    <w:rsid w:val="00D64699"/>
    <w:rsid w:val="00D64FEE"/>
    <w:rsid w:val="00D65217"/>
    <w:rsid w:val="00D66D2A"/>
    <w:rsid w:val="00D71EBB"/>
    <w:rsid w:val="00D71FDB"/>
    <w:rsid w:val="00D72F4F"/>
    <w:rsid w:val="00D7352E"/>
    <w:rsid w:val="00D73D43"/>
    <w:rsid w:val="00D752EC"/>
    <w:rsid w:val="00D756A9"/>
    <w:rsid w:val="00D763EA"/>
    <w:rsid w:val="00D7657F"/>
    <w:rsid w:val="00D769C2"/>
    <w:rsid w:val="00D77E40"/>
    <w:rsid w:val="00D804CC"/>
    <w:rsid w:val="00D81620"/>
    <w:rsid w:val="00D82789"/>
    <w:rsid w:val="00D85190"/>
    <w:rsid w:val="00D908A6"/>
    <w:rsid w:val="00D90D9D"/>
    <w:rsid w:val="00D927F3"/>
    <w:rsid w:val="00D93211"/>
    <w:rsid w:val="00D933B8"/>
    <w:rsid w:val="00D97D48"/>
    <w:rsid w:val="00DA2258"/>
    <w:rsid w:val="00DA2413"/>
    <w:rsid w:val="00DA2E3D"/>
    <w:rsid w:val="00DA2F7B"/>
    <w:rsid w:val="00DA50B1"/>
    <w:rsid w:val="00DA564F"/>
    <w:rsid w:val="00DA59FF"/>
    <w:rsid w:val="00DB0727"/>
    <w:rsid w:val="00DB4611"/>
    <w:rsid w:val="00DB63AA"/>
    <w:rsid w:val="00DB68BC"/>
    <w:rsid w:val="00DC34DC"/>
    <w:rsid w:val="00DC4E35"/>
    <w:rsid w:val="00DC5B67"/>
    <w:rsid w:val="00DD16B6"/>
    <w:rsid w:val="00DD2552"/>
    <w:rsid w:val="00DD4AF7"/>
    <w:rsid w:val="00DD6238"/>
    <w:rsid w:val="00DE3451"/>
    <w:rsid w:val="00DE5019"/>
    <w:rsid w:val="00DE79B9"/>
    <w:rsid w:val="00DF3036"/>
    <w:rsid w:val="00DF3FDD"/>
    <w:rsid w:val="00DF53D8"/>
    <w:rsid w:val="00DF55AE"/>
    <w:rsid w:val="00DF6591"/>
    <w:rsid w:val="00DF766C"/>
    <w:rsid w:val="00E022FF"/>
    <w:rsid w:val="00E040CC"/>
    <w:rsid w:val="00E04471"/>
    <w:rsid w:val="00E04B1E"/>
    <w:rsid w:val="00E04EBA"/>
    <w:rsid w:val="00E1127E"/>
    <w:rsid w:val="00E128CF"/>
    <w:rsid w:val="00E13AAD"/>
    <w:rsid w:val="00E2088C"/>
    <w:rsid w:val="00E20EEB"/>
    <w:rsid w:val="00E23622"/>
    <w:rsid w:val="00E25EAF"/>
    <w:rsid w:val="00E2625F"/>
    <w:rsid w:val="00E27C62"/>
    <w:rsid w:val="00E27CD7"/>
    <w:rsid w:val="00E3089F"/>
    <w:rsid w:val="00E30CB0"/>
    <w:rsid w:val="00E3323A"/>
    <w:rsid w:val="00E33AA4"/>
    <w:rsid w:val="00E36123"/>
    <w:rsid w:val="00E3646D"/>
    <w:rsid w:val="00E404B4"/>
    <w:rsid w:val="00E4240D"/>
    <w:rsid w:val="00E44605"/>
    <w:rsid w:val="00E462DB"/>
    <w:rsid w:val="00E51347"/>
    <w:rsid w:val="00E525AB"/>
    <w:rsid w:val="00E52B17"/>
    <w:rsid w:val="00E52C08"/>
    <w:rsid w:val="00E53553"/>
    <w:rsid w:val="00E55A60"/>
    <w:rsid w:val="00E55EA0"/>
    <w:rsid w:val="00E57041"/>
    <w:rsid w:val="00E6458E"/>
    <w:rsid w:val="00E65211"/>
    <w:rsid w:val="00E66237"/>
    <w:rsid w:val="00E71479"/>
    <w:rsid w:val="00E71CBC"/>
    <w:rsid w:val="00E726F9"/>
    <w:rsid w:val="00E76D7B"/>
    <w:rsid w:val="00E76F2D"/>
    <w:rsid w:val="00E772D0"/>
    <w:rsid w:val="00E774D4"/>
    <w:rsid w:val="00E80421"/>
    <w:rsid w:val="00E80B0F"/>
    <w:rsid w:val="00E81187"/>
    <w:rsid w:val="00E825FA"/>
    <w:rsid w:val="00E84248"/>
    <w:rsid w:val="00E85FC1"/>
    <w:rsid w:val="00E87091"/>
    <w:rsid w:val="00E87654"/>
    <w:rsid w:val="00E87984"/>
    <w:rsid w:val="00E87F20"/>
    <w:rsid w:val="00E905BF"/>
    <w:rsid w:val="00E92EB5"/>
    <w:rsid w:val="00E95A1B"/>
    <w:rsid w:val="00E96CF8"/>
    <w:rsid w:val="00EA03AA"/>
    <w:rsid w:val="00EA1196"/>
    <w:rsid w:val="00EA1B35"/>
    <w:rsid w:val="00EA1E07"/>
    <w:rsid w:val="00EA245A"/>
    <w:rsid w:val="00EA284A"/>
    <w:rsid w:val="00EA2F6E"/>
    <w:rsid w:val="00EA4ED6"/>
    <w:rsid w:val="00EA6823"/>
    <w:rsid w:val="00EA714F"/>
    <w:rsid w:val="00EA7C90"/>
    <w:rsid w:val="00EB250C"/>
    <w:rsid w:val="00EB2D13"/>
    <w:rsid w:val="00EB3661"/>
    <w:rsid w:val="00EB3A3A"/>
    <w:rsid w:val="00EB7466"/>
    <w:rsid w:val="00EC0014"/>
    <w:rsid w:val="00EC1D90"/>
    <w:rsid w:val="00EC384D"/>
    <w:rsid w:val="00EC408A"/>
    <w:rsid w:val="00EC48B6"/>
    <w:rsid w:val="00EC5B11"/>
    <w:rsid w:val="00EC6958"/>
    <w:rsid w:val="00EC71A6"/>
    <w:rsid w:val="00EC7318"/>
    <w:rsid w:val="00EC778A"/>
    <w:rsid w:val="00ED1EF4"/>
    <w:rsid w:val="00ED28D5"/>
    <w:rsid w:val="00ED3AE7"/>
    <w:rsid w:val="00ED41A3"/>
    <w:rsid w:val="00ED6A74"/>
    <w:rsid w:val="00EE247A"/>
    <w:rsid w:val="00EE2831"/>
    <w:rsid w:val="00EE6623"/>
    <w:rsid w:val="00EE6AF0"/>
    <w:rsid w:val="00EE7835"/>
    <w:rsid w:val="00EF7A2C"/>
    <w:rsid w:val="00EF7B0C"/>
    <w:rsid w:val="00EF7EA8"/>
    <w:rsid w:val="00F02A23"/>
    <w:rsid w:val="00F05160"/>
    <w:rsid w:val="00F05EF5"/>
    <w:rsid w:val="00F07C62"/>
    <w:rsid w:val="00F11328"/>
    <w:rsid w:val="00F1226F"/>
    <w:rsid w:val="00F12378"/>
    <w:rsid w:val="00F12952"/>
    <w:rsid w:val="00F14888"/>
    <w:rsid w:val="00F149EA"/>
    <w:rsid w:val="00F14F09"/>
    <w:rsid w:val="00F15FFE"/>
    <w:rsid w:val="00F16A53"/>
    <w:rsid w:val="00F172CE"/>
    <w:rsid w:val="00F20576"/>
    <w:rsid w:val="00F21564"/>
    <w:rsid w:val="00F24A79"/>
    <w:rsid w:val="00F31E02"/>
    <w:rsid w:val="00F32051"/>
    <w:rsid w:val="00F32C5B"/>
    <w:rsid w:val="00F33398"/>
    <w:rsid w:val="00F35F84"/>
    <w:rsid w:val="00F37AC4"/>
    <w:rsid w:val="00F41B45"/>
    <w:rsid w:val="00F41CDD"/>
    <w:rsid w:val="00F44E6E"/>
    <w:rsid w:val="00F45BBB"/>
    <w:rsid w:val="00F45E61"/>
    <w:rsid w:val="00F47FA0"/>
    <w:rsid w:val="00F47FE3"/>
    <w:rsid w:val="00F50346"/>
    <w:rsid w:val="00F51DB8"/>
    <w:rsid w:val="00F53B03"/>
    <w:rsid w:val="00F543B9"/>
    <w:rsid w:val="00F55637"/>
    <w:rsid w:val="00F5652F"/>
    <w:rsid w:val="00F570FC"/>
    <w:rsid w:val="00F57DD7"/>
    <w:rsid w:val="00F636E5"/>
    <w:rsid w:val="00F65526"/>
    <w:rsid w:val="00F71C60"/>
    <w:rsid w:val="00F722D4"/>
    <w:rsid w:val="00F72724"/>
    <w:rsid w:val="00F72C4A"/>
    <w:rsid w:val="00F73199"/>
    <w:rsid w:val="00F742A0"/>
    <w:rsid w:val="00F7507F"/>
    <w:rsid w:val="00F760F1"/>
    <w:rsid w:val="00F768BF"/>
    <w:rsid w:val="00F76F85"/>
    <w:rsid w:val="00F83EF2"/>
    <w:rsid w:val="00F848AE"/>
    <w:rsid w:val="00F8599F"/>
    <w:rsid w:val="00F86041"/>
    <w:rsid w:val="00F86A9D"/>
    <w:rsid w:val="00F90711"/>
    <w:rsid w:val="00F92B02"/>
    <w:rsid w:val="00F93C45"/>
    <w:rsid w:val="00F94721"/>
    <w:rsid w:val="00F94F24"/>
    <w:rsid w:val="00F95F8E"/>
    <w:rsid w:val="00FA1796"/>
    <w:rsid w:val="00FA1B5A"/>
    <w:rsid w:val="00FA316E"/>
    <w:rsid w:val="00FA5547"/>
    <w:rsid w:val="00FA73A3"/>
    <w:rsid w:val="00FB3091"/>
    <w:rsid w:val="00FB31E2"/>
    <w:rsid w:val="00FB602A"/>
    <w:rsid w:val="00FB6904"/>
    <w:rsid w:val="00FB6F9E"/>
    <w:rsid w:val="00FB7C3E"/>
    <w:rsid w:val="00FC0AFA"/>
    <w:rsid w:val="00FC1054"/>
    <w:rsid w:val="00FC10E0"/>
    <w:rsid w:val="00FC1D72"/>
    <w:rsid w:val="00FC3AD1"/>
    <w:rsid w:val="00FC4491"/>
    <w:rsid w:val="00FC50FD"/>
    <w:rsid w:val="00FD22A4"/>
    <w:rsid w:val="00FD265B"/>
    <w:rsid w:val="00FD63CF"/>
    <w:rsid w:val="00FD63D1"/>
    <w:rsid w:val="00FD6DD0"/>
    <w:rsid w:val="00FD7366"/>
    <w:rsid w:val="00FE1AE6"/>
    <w:rsid w:val="00FE3084"/>
    <w:rsid w:val="00FE4B48"/>
    <w:rsid w:val="00FE5020"/>
    <w:rsid w:val="00FF120C"/>
    <w:rsid w:val="00FF4696"/>
    <w:rsid w:val="00FF54F1"/>
    <w:rsid w:val="00FF56D7"/>
    <w:rsid w:val="00FF66A7"/>
    <w:rsid w:val="00FF6D5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790E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1" w:qFormat="1"/>
    <w:lsdException w:name="Subtitle" w:qFormat="1"/>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rFonts w:ascii="Arial" w:hAnsi="Arial"/>
      <w:szCs w:val="24"/>
    </w:rPr>
  </w:style>
  <w:style w:type="paragraph" w:styleId="Titolo1">
    <w:name w:val="heading 1"/>
    <w:basedOn w:val="Normale"/>
    <w:next w:val="Giustificato"/>
    <w:qFormat/>
    <w:pPr>
      <w:keepNext/>
      <w:numPr>
        <w:numId w:val="5"/>
      </w:numPr>
      <w:spacing w:before="360" w:after="120"/>
      <w:outlineLvl w:val="0"/>
    </w:pPr>
    <w:rPr>
      <w:rFonts w:ascii="Futura Std Book" w:hAnsi="Futura Std Book" w:cs="Arial"/>
      <w:b/>
      <w:bCs/>
      <w:caps/>
      <w:kern w:val="32"/>
      <w:sz w:val="22"/>
      <w:szCs w:val="32"/>
    </w:rPr>
  </w:style>
  <w:style w:type="paragraph" w:styleId="Titolo2">
    <w:name w:val="heading 2"/>
    <w:basedOn w:val="Titolo1"/>
    <w:next w:val="Giustificato"/>
    <w:qFormat/>
    <w:pPr>
      <w:numPr>
        <w:ilvl w:val="1"/>
      </w:numPr>
      <w:spacing w:before="240" w:after="60"/>
      <w:outlineLvl w:val="1"/>
    </w:pPr>
    <w:rPr>
      <w:bCs w:val="0"/>
      <w:iCs/>
      <w:caps w:val="0"/>
      <w:sz w:val="20"/>
      <w:szCs w:val="28"/>
    </w:rPr>
  </w:style>
  <w:style w:type="paragraph" w:styleId="Titolo3">
    <w:name w:val="heading 3"/>
    <w:basedOn w:val="Titolo2"/>
    <w:next w:val="Giustificato"/>
    <w:qFormat/>
    <w:pPr>
      <w:numPr>
        <w:ilvl w:val="2"/>
      </w:numPr>
      <w:outlineLvl w:val="2"/>
    </w:pPr>
    <w:rPr>
      <w:bCs/>
      <w:sz w:val="18"/>
      <w:szCs w:val="26"/>
    </w:rPr>
  </w:style>
  <w:style w:type="paragraph" w:styleId="Titolo7">
    <w:name w:val="heading 7"/>
    <w:basedOn w:val="Normale"/>
    <w:next w:val="Normale"/>
    <w:qFormat/>
    <w:pPr>
      <w:keepNext/>
      <w:outlineLvl w:val="6"/>
    </w:pPr>
    <w:rPr>
      <w:rFonts w:ascii="Futura Std Book" w:hAnsi="Futura Std Book"/>
      <w:sz w:val="1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pPr>
      <w:tabs>
        <w:tab w:val="center" w:pos="4819"/>
        <w:tab w:val="right" w:pos="9638"/>
      </w:tabs>
    </w:pPr>
  </w:style>
  <w:style w:type="paragraph" w:styleId="Pidipagina">
    <w:name w:val="footer"/>
    <w:basedOn w:val="Normale"/>
    <w:link w:val="PidipaginaCarattere"/>
    <w:uiPriority w:val="99"/>
    <w:pPr>
      <w:tabs>
        <w:tab w:val="center" w:pos="4366"/>
        <w:tab w:val="right" w:pos="9638"/>
      </w:tabs>
    </w:pPr>
    <w:rPr>
      <w:rFonts w:ascii="Futura Std Book" w:hAnsi="Futura Std Book"/>
      <w:spacing w:val="4"/>
      <w:sz w:val="14"/>
    </w:rPr>
  </w:style>
  <w:style w:type="paragraph" w:customStyle="1" w:styleId="caricafirma">
    <w:name w:val="carica firma"/>
    <w:basedOn w:val="Normale"/>
    <w:next w:val="nomefirma"/>
    <w:pPr>
      <w:spacing w:before="840" w:line="360" w:lineRule="exact"/>
      <w:ind w:left="4309"/>
      <w:jc w:val="center"/>
    </w:pPr>
    <w:rPr>
      <w:rFonts w:ascii="Futura Std Book" w:hAnsi="Futura Std Book"/>
      <w:b/>
      <w:sz w:val="18"/>
      <w:szCs w:val="20"/>
    </w:rPr>
  </w:style>
  <w:style w:type="paragraph" w:customStyle="1" w:styleId="nomefirma">
    <w:name w:val="nome firma"/>
    <w:basedOn w:val="Normale"/>
    <w:pPr>
      <w:spacing w:line="360" w:lineRule="exact"/>
      <w:ind w:left="4309"/>
      <w:jc w:val="center"/>
    </w:pPr>
    <w:rPr>
      <w:rFonts w:ascii="Futura Std Book" w:hAnsi="Futura Std Book"/>
      <w:sz w:val="18"/>
      <w:szCs w:val="20"/>
    </w:rPr>
  </w:style>
  <w:style w:type="paragraph" w:customStyle="1" w:styleId="Titololt">
    <w:name w:val="Titolo lt"/>
    <w:basedOn w:val="Normale"/>
    <w:next w:val="Titololtsegue"/>
    <w:pPr>
      <w:keepNext/>
      <w:spacing w:before="240"/>
    </w:pPr>
    <w:rPr>
      <w:rFonts w:ascii="Futura Std Book" w:hAnsi="Futura Std Book"/>
      <w:b/>
      <w:bCs/>
      <w:sz w:val="18"/>
    </w:rPr>
  </w:style>
  <w:style w:type="paragraph" w:customStyle="1" w:styleId="Titololtsegue">
    <w:name w:val="Titolo lt segue"/>
    <w:basedOn w:val="Giustificato"/>
    <w:next w:val="Normalelt"/>
    <w:pPr>
      <w:spacing w:before="0"/>
      <w:jc w:val="left"/>
    </w:pPr>
  </w:style>
  <w:style w:type="paragraph" w:customStyle="1" w:styleId="Giustificato">
    <w:name w:val="Giustificato"/>
    <w:basedOn w:val="Normalelt"/>
    <w:pPr>
      <w:jc w:val="both"/>
    </w:pPr>
  </w:style>
  <w:style w:type="paragraph" w:customStyle="1" w:styleId="Normalelt">
    <w:name w:val="Normale lt"/>
    <w:basedOn w:val="Normale"/>
    <w:pPr>
      <w:spacing w:before="120" w:after="120" w:line="360" w:lineRule="exact"/>
    </w:pPr>
    <w:rPr>
      <w:rFonts w:cs="Arial"/>
    </w:rPr>
  </w:style>
  <w:style w:type="paragraph" w:customStyle="1" w:styleId="Elencolinea">
    <w:name w:val="Elenco linea"/>
    <w:basedOn w:val="Normalelt"/>
    <w:pPr>
      <w:numPr>
        <w:numId w:val="1"/>
      </w:numPr>
      <w:spacing w:before="0" w:after="0"/>
      <w:ind w:left="357" w:hanging="357"/>
    </w:pPr>
  </w:style>
  <w:style w:type="paragraph" w:customStyle="1" w:styleId="Elenconumero">
    <w:name w:val="Elenco numero"/>
    <w:basedOn w:val="Elencolinea"/>
    <w:pPr>
      <w:numPr>
        <w:numId w:val="2"/>
      </w:numPr>
    </w:pPr>
  </w:style>
  <w:style w:type="paragraph" w:customStyle="1" w:styleId="Elencolettera">
    <w:name w:val="Elenco lettera"/>
    <w:basedOn w:val="Elencolinea"/>
    <w:pPr>
      <w:numPr>
        <w:numId w:val="3"/>
      </w:numPr>
      <w:ind w:left="357" w:hanging="357"/>
    </w:pPr>
  </w:style>
  <w:style w:type="paragraph" w:customStyle="1" w:styleId="Oggetto">
    <w:name w:val="Oggetto"/>
    <w:basedOn w:val="Normale"/>
    <w:next w:val="Normalelt"/>
    <w:pPr>
      <w:spacing w:before="480" w:after="480" w:line="320" w:lineRule="exact"/>
      <w:ind w:left="1134" w:hanging="1134"/>
    </w:pPr>
    <w:rPr>
      <w:rFonts w:ascii="Futura Std Book" w:hAnsi="Futura Std Book" w:cs="Arial"/>
      <w:b/>
      <w:bCs/>
      <w:sz w:val="18"/>
      <w:szCs w:val="20"/>
    </w:rPr>
  </w:style>
  <w:style w:type="paragraph" w:customStyle="1" w:styleId="Destinatari">
    <w:name w:val="Destinatari"/>
    <w:basedOn w:val="Normalelt"/>
    <w:pPr>
      <w:numPr>
        <w:numId w:val="4"/>
      </w:numPr>
      <w:tabs>
        <w:tab w:val="left" w:pos="4406"/>
      </w:tabs>
      <w:spacing w:before="240" w:after="0" w:line="280" w:lineRule="exact"/>
    </w:pPr>
  </w:style>
  <w:style w:type="paragraph" w:customStyle="1" w:styleId="Protocollo">
    <w:name w:val="Protocollo"/>
    <w:basedOn w:val="Normale"/>
    <w:next w:val="Destinatari"/>
    <w:pPr>
      <w:spacing w:before="600" w:after="480" w:line="360" w:lineRule="auto"/>
      <w:ind w:left="1134" w:hanging="1134"/>
    </w:pPr>
    <w:rPr>
      <w:rFonts w:ascii="Futura Std Book" w:hAnsi="Futura Std Book" w:cs="Arial"/>
      <w:b/>
      <w:bCs/>
      <w:sz w:val="18"/>
      <w:szCs w:val="20"/>
    </w:rPr>
  </w:style>
  <w:style w:type="paragraph" w:styleId="Data">
    <w:name w:val="Date"/>
    <w:basedOn w:val="Normale"/>
    <w:next w:val="Destinatari"/>
    <w:link w:val="DataCarattere"/>
    <w:pPr>
      <w:spacing w:before="600" w:after="480" w:line="360" w:lineRule="auto"/>
      <w:ind w:left="510"/>
    </w:pPr>
  </w:style>
  <w:style w:type="paragraph" w:customStyle="1" w:styleId="Regionep1">
    <w:name w:val="Regione p1"/>
    <w:basedOn w:val="Normale"/>
    <w:next w:val="Assesstop1"/>
    <w:pPr>
      <w:spacing w:before="200" w:after="200" w:line="200" w:lineRule="exact"/>
      <w:jc w:val="center"/>
    </w:pPr>
    <w:rPr>
      <w:rFonts w:ascii="Futura Std Book" w:hAnsi="Futura Std Book"/>
      <w:b/>
      <w:caps/>
      <w:sz w:val="17"/>
    </w:rPr>
  </w:style>
  <w:style w:type="paragraph" w:customStyle="1" w:styleId="Assesstop1">
    <w:name w:val="Assessto p1"/>
    <w:basedOn w:val="Regionep1"/>
    <w:next w:val="DGServp1"/>
    <w:pPr>
      <w:spacing w:before="0" w:after="480"/>
      <w:ind w:left="1701" w:right="1701"/>
    </w:pPr>
    <w:rPr>
      <w:b w:val="0"/>
      <w:sz w:val="16"/>
    </w:rPr>
  </w:style>
  <w:style w:type="paragraph" w:customStyle="1" w:styleId="DGServp1">
    <w:name w:val="DG_Serv p1"/>
    <w:basedOn w:val="Normale"/>
    <w:pPr>
      <w:spacing w:after="60" w:line="200" w:lineRule="exact"/>
    </w:pPr>
    <w:rPr>
      <w:rFonts w:ascii="Futura Std Book" w:hAnsi="Futura Std Book"/>
      <w:sz w:val="18"/>
    </w:rPr>
  </w:style>
  <w:style w:type="paragraph" w:customStyle="1" w:styleId="Regionep2">
    <w:name w:val="Regione p2"/>
    <w:basedOn w:val="Regionep1"/>
    <w:next w:val="Assesstop2"/>
    <w:pPr>
      <w:spacing w:before="120" w:after="0"/>
    </w:pPr>
    <w:rPr>
      <w:sz w:val="13"/>
    </w:rPr>
  </w:style>
  <w:style w:type="paragraph" w:customStyle="1" w:styleId="Assesstop2">
    <w:name w:val="Assessto p2"/>
    <w:basedOn w:val="Assesstop1"/>
    <w:next w:val="DGServp2"/>
    <w:pPr>
      <w:spacing w:before="120" w:after="360"/>
      <w:ind w:left="2268" w:right="2268"/>
    </w:pPr>
    <w:rPr>
      <w:bCs/>
      <w:sz w:val="12"/>
    </w:rPr>
  </w:style>
  <w:style w:type="paragraph" w:customStyle="1" w:styleId="DGServp2">
    <w:name w:val="DG_Serv p2"/>
    <w:basedOn w:val="DGServp1"/>
    <w:rPr>
      <w:sz w:val="14"/>
    </w:rPr>
  </w:style>
  <w:style w:type="paragraph" w:customStyle="1" w:styleId="Destinconosc">
    <w:name w:val="Destin conosc"/>
    <w:basedOn w:val="Destinatari"/>
    <w:pPr>
      <w:numPr>
        <w:numId w:val="0"/>
      </w:numPr>
      <w:tabs>
        <w:tab w:val="left" w:pos="4082"/>
      </w:tabs>
      <w:ind w:left="4406" w:hanging="1004"/>
    </w:pPr>
  </w:style>
  <w:style w:type="paragraph" w:customStyle="1" w:styleId="Allegati">
    <w:name w:val="Allegati"/>
    <w:basedOn w:val="Normale"/>
    <w:next w:val="Elenconumero"/>
    <w:pPr>
      <w:spacing w:before="720" w:after="60"/>
    </w:pPr>
    <w:rPr>
      <w:rFonts w:cs="Arial"/>
    </w:rPr>
  </w:style>
  <w:style w:type="paragraph" w:styleId="Testonotaapidipagina">
    <w:name w:val="footnote text"/>
    <w:basedOn w:val="Normale"/>
    <w:semiHidden/>
    <w:pPr>
      <w:tabs>
        <w:tab w:val="left" w:pos="284"/>
      </w:tabs>
      <w:spacing w:before="60"/>
      <w:ind w:left="284" w:hanging="284"/>
      <w:jc w:val="both"/>
    </w:pPr>
    <w:rPr>
      <w:sz w:val="14"/>
      <w:szCs w:val="20"/>
    </w:rPr>
  </w:style>
  <w:style w:type="paragraph" w:customStyle="1" w:styleId="respons">
    <w:name w:val="respons"/>
    <w:basedOn w:val="nomefirma"/>
    <w:next w:val="responsnome"/>
    <w:pPr>
      <w:spacing w:before="840" w:line="240" w:lineRule="auto"/>
      <w:ind w:left="0"/>
      <w:jc w:val="left"/>
    </w:pPr>
    <w:rPr>
      <w:sz w:val="14"/>
    </w:rPr>
  </w:style>
  <w:style w:type="paragraph" w:customStyle="1" w:styleId="responsnome">
    <w:name w:val="respons_nome"/>
    <w:basedOn w:val="nomefirma"/>
    <w:next w:val="Allegati"/>
    <w:pPr>
      <w:spacing w:line="240" w:lineRule="auto"/>
      <w:ind w:left="0"/>
      <w:jc w:val="left"/>
    </w:pPr>
    <w:rPr>
      <w:sz w:val="14"/>
    </w:rPr>
  </w:style>
  <w:style w:type="character" w:styleId="Rimandonotaapidipagina">
    <w:name w:val="footnote reference"/>
    <w:semiHidden/>
    <w:rPr>
      <w:rFonts w:ascii="Arial" w:hAnsi="Arial"/>
      <w:sz w:val="16"/>
      <w:vertAlign w:val="superscript"/>
    </w:rPr>
  </w:style>
  <w:style w:type="character" w:styleId="Collegamentoipertestuale">
    <w:name w:val="Hyperlink"/>
    <w:rPr>
      <w:color w:val="0000FF"/>
      <w:u w:val="single"/>
    </w:rPr>
  </w:style>
  <w:style w:type="paragraph" w:customStyle="1" w:styleId="Posizionearchivio">
    <w:name w:val="Posizione archivio"/>
    <w:basedOn w:val="Protocollo"/>
    <w:pPr>
      <w:ind w:left="0" w:firstLine="0"/>
    </w:pPr>
    <w:rPr>
      <w:b w:val="0"/>
      <w:bCs w:val="0"/>
    </w:rPr>
  </w:style>
  <w:style w:type="paragraph" w:styleId="Testofumetto">
    <w:name w:val="Balloon Text"/>
    <w:basedOn w:val="Normale"/>
    <w:semiHidden/>
    <w:rsid w:val="0064688E"/>
    <w:rPr>
      <w:rFonts w:ascii="Tahoma" w:hAnsi="Tahoma" w:cs="Tahoma"/>
      <w:sz w:val="16"/>
      <w:szCs w:val="16"/>
    </w:rPr>
  </w:style>
  <w:style w:type="character" w:customStyle="1" w:styleId="IntestazioneCarattere">
    <w:name w:val="Intestazione Carattere"/>
    <w:link w:val="Intestazione"/>
    <w:semiHidden/>
    <w:rsid w:val="002B01A2"/>
    <w:rPr>
      <w:rFonts w:ascii="Arial" w:hAnsi="Arial"/>
      <w:szCs w:val="24"/>
      <w:lang w:val="it-IT" w:eastAsia="it-IT" w:bidi="ar-SA"/>
    </w:rPr>
  </w:style>
  <w:style w:type="character" w:customStyle="1" w:styleId="PidipaginaCarattere">
    <w:name w:val="Piè di pagina Carattere"/>
    <w:link w:val="Pidipagina"/>
    <w:uiPriority w:val="99"/>
    <w:rsid w:val="0044788A"/>
    <w:rPr>
      <w:rFonts w:ascii="Futura Std Book" w:hAnsi="Futura Std Book"/>
      <w:spacing w:val="4"/>
      <w:sz w:val="14"/>
      <w:szCs w:val="24"/>
    </w:rPr>
  </w:style>
  <w:style w:type="character" w:customStyle="1" w:styleId="DataCarattere">
    <w:name w:val="Data Carattere"/>
    <w:link w:val="Data"/>
    <w:rsid w:val="0013601D"/>
    <w:rPr>
      <w:rFonts w:ascii="Arial" w:hAnsi="Arial"/>
      <w:szCs w:val="24"/>
    </w:rPr>
  </w:style>
  <w:style w:type="character" w:customStyle="1" w:styleId="title12s1">
    <w:name w:val="title12s1"/>
    <w:rsid w:val="000135AF"/>
    <w:rPr>
      <w:sz w:val="30"/>
      <w:szCs w:val="30"/>
    </w:rPr>
  </w:style>
  <w:style w:type="table" w:styleId="Grigliatabella">
    <w:name w:val="Table Grid"/>
    <w:basedOn w:val="Tabellanormale"/>
    <w:rsid w:val="00066E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nfasigrassetto">
    <w:name w:val="Strong"/>
    <w:uiPriority w:val="22"/>
    <w:qFormat/>
    <w:rsid w:val="006E4EB9"/>
    <w:rPr>
      <w:b/>
      <w:bCs/>
    </w:rPr>
  </w:style>
  <w:style w:type="paragraph" w:customStyle="1" w:styleId="Carattere">
    <w:name w:val="Carattere"/>
    <w:basedOn w:val="Normale"/>
    <w:rsid w:val="00CD2818"/>
    <w:pPr>
      <w:widowControl w:val="0"/>
      <w:adjustRightInd w:val="0"/>
      <w:spacing w:after="160" w:line="240" w:lineRule="exact"/>
      <w:textAlignment w:val="baseline"/>
    </w:pPr>
    <w:rPr>
      <w:rFonts w:ascii="Tahoma" w:hAnsi="Tahoma"/>
      <w:szCs w:val="20"/>
      <w:lang w:val="en-US" w:eastAsia="en-US"/>
    </w:rPr>
  </w:style>
  <w:style w:type="paragraph" w:customStyle="1" w:styleId="Testopreformattato">
    <w:name w:val="Testo preformattato"/>
    <w:basedOn w:val="Normale"/>
    <w:rsid w:val="00ED28D5"/>
    <w:pPr>
      <w:suppressAutoHyphens/>
    </w:pPr>
    <w:rPr>
      <w:rFonts w:ascii="Courier New" w:eastAsia="Courier New" w:hAnsi="Courier New" w:cs="Courier New"/>
      <w:szCs w:val="20"/>
      <w:lang w:eastAsia="ar-SA"/>
    </w:rPr>
  </w:style>
  <w:style w:type="paragraph" w:customStyle="1" w:styleId="Default">
    <w:name w:val="Default"/>
    <w:rsid w:val="000F0BFD"/>
    <w:pPr>
      <w:autoSpaceDE w:val="0"/>
      <w:autoSpaceDN w:val="0"/>
      <w:adjustRightInd w:val="0"/>
    </w:pPr>
    <w:rPr>
      <w:color w:val="000000"/>
      <w:sz w:val="24"/>
      <w:szCs w:val="24"/>
    </w:rPr>
  </w:style>
  <w:style w:type="paragraph" w:customStyle="1" w:styleId="titolodeterminaz">
    <w:name w:val="titolo determinaz"/>
    <w:basedOn w:val="Normale"/>
    <w:next w:val="Normale"/>
    <w:rsid w:val="00A77A8E"/>
    <w:pPr>
      <w:spacing w:before="480" w:after="480" w:line="360" w:lineRule="exact"/>
      <w:jc w:val="center"/>
    </w:pPr>
    <w:rPr>
      <w:rFonts w:ascii="Futura Std Book" w:hAnsi="Futura Std Book"/>
      <w:b/>
      <w:sz w:val="18"/>
      <w:szCs w:val="20"/>
    </w:rPr>
  </w:style>
  <w:style w:type="paragraph" w:customStyle="1" w:styleId="visto">
    <w:name w:val="visto"/>
    <w:basedOn w:val="Normale"/>
    <w:link w:val="vistoCarattere"/>
    <w:qFormat/>
    <w:rsid w:val="00A77A8E"/>
    <w:pPr>
      <w:spacing w:after="240" w:line="360" w:lineRule="exact"/>
      <w:ind w:left="1701" w:hanging="1701"/>
      <w:jc w:val="both"/>
    </w:pPr>
    <w:rPr>
      <w:szCs w:val="20"/>
    </w:rPr>
  </w:style>
  <w:style w:type="paragraph" w:customStyle="1" w:styleId="Visto0">
    <w:name w:val="Visto"/>
    <w:basedOn w:val="Normale"/>
    <w:rsid w:val="00A77A8E"/>
    <w:pPr>
      <w:spacing w:after="240" w:line="360" w:lineRule="exact"/>
      <w:ind w:left="1701" w:hanging="1701"/>
      <w:jc w:val="both"/>
    </w:pPr>
    <w:rPr>
      <w:szCs w:val="20"/>
    </w:rPr>
  </w:style>
  <w:style w:type="paragraph" w:customStyle="1" w:styleId="Titolodeterm">
    <w:name w:val="Titolo determ"/>
    <w:basedOn w:val="Normale"/>
    <w:next w:val="Normale"/>
    <w:rsid w:val="00A77A8E"/>
    <w:pPr>
      <w:spacing w:before="480" w:after="480" w:line="360" w:lineRule="exact"/>
      <w:jc w:val="center"/>
    </w:pPr>
    <w:rPr>
      <w:rFonts w:ascii="Futura Std Book" w:hAnsi="Futura Std Book"/>
      <w:b/>
      <w:caps/>
      <w:sz w:val="18"/>
      <w:szCs w:val="18"/>
    </w:rPr>
  </w:style>
  <w:style w:type="character" w:customStyle="1" w:styleId="vistoCarattere">
    <w:name w:val="visto Carattere"/>
    <w:link w:val="visto"/>
    <w:locked/>
    <w:rsid w:val="00A77A8E"/>
    <w:rPr>
      <w:rFonts w:ascii="Arial" w:hAnsi="Arial"/>
    </w:rPr>
  </w:style>
  <w:style w:type="paragraph" w:styleId="Corpotesto">
    <w:name w:val="Body Text"/>
    <w:basedOn w:val="Normale"/>
    <w:link w:val="CorpotestoCarattere"/>
    <w:uiPriority w:val="1"/>
    <w:qFormat/>
    <w:rsid w:val="00A77A8E"/>
    <w:pPr>
      <w:widowControl w:val="0"/>
      <w:autoSpaceDE w:val="0"/>
      <w:autoSpaceDN w:val="0"/>
      <w:ind w:left="1520" w:hanging="1419"/>
      <w:jc w:val="both"/>
    </w:pPr>
    <w:rPr>
      <w:rFonts w:eastAsia="Arial" w:cs="Arial"/>
      <w:sz w:val="18"/>
      <w:szCs w:val="18"/>
      <w:lang w:bidi="it-IT"/>
    </w:rPr>
  </w:style>
  <w:style w:type="character" w:customStyle="1" w:styleId="CorpotestoCarattere">
    <w:name w:val="Corpo testo Carattere"/>
    <w:basedOn w:val="Carpredefinitoparagrafo"/>
    <w:link w:val="Corpotesto"/>
    <w:uiPriority w:val="1"/>
    <w:rsid w:val="00A77A8E"/>
    <w:rPr>
      <w:rFonts w:ascii="Arial" w:eastAsia="Arial" w:hAnsi="Arial" w:cs="Arial"/>
      <w:sz w:val="18"/>
      <w:szCs w:val="18"/>
      <w:lang w:bidi="it-IT"/>
    </w:rPr>
  </w:style>
  <w:style w:type="paragraph" w:customStyle="1" w:styleId="default0">
    <w:name w:val="default"/>
    <w:basedOn w:val="Normale"/>
    <w:rsid w:val="002D5E93"/>
    <w:pPr>
      <w:spacing w:before="100" w:beforeAutospacing="1" w:after="100" w:afterAutospacing="1"/>
    </w:pPr>
    <w:rPr>
      <w:rFonts w:ascii="Times New Roman" w:hAnsi="Times New Roman"/>
      <w:sz w:val="24"/>
    </w:rPr>
  </w:style>
  <w:style w:type="character" w:customStyle="1" w:styleId="object">
    <w:name w:val="object"/>
    <w:basedOn w:val="Carpredefinitoparagrafo"/>
    <w:rsid w:val="002D5E93"/>
  </w:style>
  <w:style w:type="paragraph" w:styleId="Paragrafoelenco">
    <w:name w:val="List Paragraph"/>
    <w:basedOn w:val="Normale"/>
    <w:uiPriority w:val="34"/>
    <w:qFormat/>
    <w:rsid w:val="0079522C"/>
    <w:pPr>
      <w:widowControl w:val="0"/>
      <w:autoSpaceDE w:val="0"/>
      <w:autoSpaceDN w:val="0"/>
      <w:ind w:left="391" w:hanging="284"/>
      <w:jc w:val="both"/>
    </w:pPr>
    <w:rPr>
      <w:rFonts w:eastAsia="Arial" w:cs="Arial"/>
      <w:sz w:val="22"/>
      <w:szCs w:val="22"/>
      <w:lang w:bidi="it-IT"/>
    </w:rPr>
  </w:style>
  <w:style w:type="character" w:customStyle="1" w:styleId="Menzionenonrisolta1">
    <w:name w:val="Menzione non risolta1"/>
    <w:basedOn w:val="Carpredefinitoparagrafo"/>
    <w:uiPriority w:val="99"/>
    <w:semiHidden/>
    <w:unhideWhenUsed/>
    <w:rsid w:val="000B7CF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1" w:qFormat="1"/>
    <w:lsdException w:name="Subtitle" w:qFormat="1"/>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rFonts w:ascii="Arial" w:hAnsi="Arial"/>
      <w:szCs w:val="24"/>
    </w:rPr>
  </w:style>
  <w:style w:type="paragraph" w:styleId="Titolo1">
    <w:name w:val="heading 1"/>
    <w:basedOn w:val="Normale"/>
    <w:next w:val="Giustificato"/>
    <w:qFormat/>
    <w:pPr>
      <w:keepNext/>
      <w:numPr>
        <w:numId w:val="5"/>
      </w:numPr>
      <w:spacing w:before="360" w:after="120"/>
      <w:outlineLvl w:val="0"/>
    </w:pPr>
    <w:rPr>
      <w:rFonts w:ascii="Futura Std Book" w:hAnsi="Futura Std Book" w:cs="Arial"/>
      <w:b/>
      <w:bCs/>
      <w:caps/>
      <w:kern w:val="32"/>
      <w:sz w:val="22"/>
      <w:szCs w:val="32"/>
    </w:rPr>
  </w:style>
  <w:style w:type="paragraph" w:styleId="Titolo2">
    <w:name w:val="heading 2"/>
    <w:basedOn w:val="Titolo1"/>
    <w:next w:val="Giustificato"/>
    <w:qFormat/>
    <w:pPr>
      <w:numPr>
        <w:ilvl w:val="1"/>
      </w:numPr>
      <w:spacing w:before="240" w:after="60"/>
      <w:outlineLvl w:val="1"/>
    </w:pPr>
    <w:rPr>
      <w:bCs w:val="0"/>
      <w:iCs/>
      <w:caps w:val="0"/>
      <w:sz w:val="20"/>
      <w:szCs w:val="28"/>
    </w:rPr>
  </w:style>
  <w:style w:type="paragraph" w:styleId="Titolo3">
    <w:name w:val="heading 3"/>
    <w:basedOn w:val="Titolo2"/>
    <w:next w:val="Giustificato"/>
    <w:qFormat/>
    <w:pPr>
      <w:numPr>
        <w:ilvl w:val="2"/>
      </w:numPr>
      <w:outlineLvl w:val="2"/>
    </w:pPr>
    <w:rPr>
      <w:bCs/>
      <w:sz w:val="18"/>
      <w:szCs w:val="26"/>
    </w:rPr>
  </w:style>
  <w:style w:type="paragraph" w:styleId="Titolo7">
    <w:name w:val="heading 7"/>
    <w:basedOn w:val="Normale"/>
    <w:next w:val="Normale"/>
    <w:qFormat/>
    <w:pPr>
      <w:keepNext/>
      <w:outlineLvl w:val="6"/>
    </w:pPr>
    <w:rPr>
      <w:rFonts w:ascii="Futura Std Book" w:hAnsi="Futura Std Book"/>
      <w:sz w:val="1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pPr>
      <w:tabs>
        <w:tab w:val="center" w:pos="4819"/>
        <w:tab w:val="right" w:pos="9638"/>
      </w:tabs>
    </w:pPr>
  </w:style>
  <w:style w:type="paragraph" w:styleId="Pidipagina">
    <w:name w:val="footer"/>
    <w:basedOn w:val="Normale"/>
    <w:link w:val="PidipaginaCarattere"/>
    <w:uiPriority w:val="99"/>
    <w:pPr>
      <w:tabs>
        <w:tab w:val="center" w:pos="4366"/>
        <w:tab w:val="right" w:pos="9638"/>
      </w:tabs>
    </w:pPr>
    <w:rPr>
      <w:rFonts w:ascii="Futura Std Book" w:hAnsi="Futura Std Book"/>
      <w:spacing w:val="4"/>
      <w:sz w:val="14"/>
    </w:rPr>
  </w:style>
  <w:style w:type="paragraph" w:customStyle="1" w:styleId="caricafirma">
    <w:name w:val="carica firma"/>
    <w:basedOn w:val="Normale"/>
    <w:next w:val="nomefirma"/>
    <w:pPr>
      <w:spacing w:before="840" w:line="360" w:lineRule="exact"/>
      <w:ind w:left="4309"/>
      <w:jc w:val="center"/>
    </w:pPr>
    <w:rPr>
      <w:rFonts w:ascii="Futura Std Book" w:hAnsi="Futura Std Book"/>
      <w:b/>
      <w:sz w:val="18"/>
      <w:szCs w:val="20"/>
    </w:rPr>
  </w:style>
  <w:style w:type="paragraph" w:customStyle="1" w:styleId="nomefirma">
    <w:name w:val="nome firma"/>
    <w:basedOn w:val="Normale"/>
    <w:pPr>
      <w:spacing w:line="360" w:lineRule="exact"/>
      <w:ind w:left="4309"/>
      <w:jc w:val="center"/>
    </w:pPr>
    <w:rPr>
      <w:rFonts w:ascii="Futura Std Book" w:hAnsi="Futura Std Book"/>
      <w:sz w:val="18"/>
      <w:szCs w:val="20"/>
    </w:rPr>
  </w:style>
  <w:style w:type="paragraph" w:customStyle="1" w:styleId="Titololt">
    <w:name w:val="Titolo lt"/>
    <w:basedOn w:val="Normale"/>
    <w:next w:val="Titololtsegue"/>
    <w:pPr>
      <w:keepNext/>
      <w:spacing w:before="240"/>
    </w:pPr>
    <w:rPr>
      <w:rFonts w:ascii="Futura Std Book" w:hAnsi="Futura Std Book"/>
      <w:b/>
      <w:bCs/>
      <w:sz w:val="18"/>
    </w:rPr>
  </w:style>
  <w:style w:type="paragraph" w:customStyle="1" w:styleId="Titololtsegue">
    <w:name w:val="Titolo lt segue"/>
    <w:basedOn w:val="Giustificato"/>
    <w:next w:val="Normalelt"/>
    <w:pPr>
      <w:spacing w:before="0"/>
      <w:jc w:val="left"/>
    </w:pPr>
  </w:style>
  <w:style w:type="paragraph" w:customStyle="1" w:styleId="Giustificato">
    <w:name w:val="Giustificato"/>
    <w:basedOn w:val="Normalelt"/>
    <w:pPr>
      <w:jc w:val="both"/>
    </w:pPr>
  </w:style>
  <w:style w:type="paragraph" w:customStyle="1" w:styleId="Normalelt">
    <w:name w:val="Normale lt"/>
    <w:basedOn w:val="Normale"/>
    <w:pPr>
      <w:spacing w:before="120" w:after="120" w:line="360" w:lineRule="exact"/>
    </w:pPr>
    <w:rPr>
      <w:rFonts w:cs="Arial"/>
    </w:rPr>
  </w:style>
  <w:style w:type="paragraph" w:customStyle="1" w:styleId="Elencolinea">
    <w:name w:val="Elenco linea"/>
    <w:basedOn w:val="Normalelt"/>
    <w:pPr>
      <w:numPr>
        <w:numId w:val="1"/>
      </w:numPr>
      <w:spacing w:before="0" w:after="0"/>
      <w:ind w:left="357" w:hanging="357"/>
    </w:pPr>
  </w:style>
  <w:style w:type="paragraph" w:customStyle="1" w:styleId="Elenconumero">
    <w:name w:val="Elenco numero"/>
    <w:basedOn w:val="Elencolinea"/>
    <w:pPr>
      <w:numPr>
        <w:numId w:val="2"/>
      </w:numPr>
    </w:pPr>
  </w:style>
  <w:style w:type="paragraph" w:customStyle="1" w:styleId="Elencolettera">
    <w:name w:val="Elenco lettera"/>
    <w:basedOn w:val="Elencolinea"/>
    <w:pPr>
      <w:numPr>
        <w:numId w:val="3"/>
      </w:numPr>
      <w:ind w:left="357" w:hanging="357"/>
    </w:pPr>
  </w:style>
  <w:style w:type="paragraph" w:customStyle="1" w:styleId="Oggetto">
    <w:name w:val="Oggetto"/>
    <w:basedOn w:val="Normale"/>
    <w:next w:val="Normalelt"/>
    <w:pPr>
      <w:spacing w:before="480" w:after="480" w:line="320" w:lineRule="exact"/>
      <w:ind w:left="1134" w:hanging="1134"/>
    </w:pPr>
    <w:rPr>
      <w:rFonts w:ascii="Futura Std Book" w:hAnsi="Futura Std Book" w:cs="Arial"/>
      <w:b/>
      <w:bCs/>
      <w:sz w:val="18"/>
      <w:szCs w:val="20"/>
    </w:rPr>
  </w:style>
  <w:style w:type="paragraph" w:customStyle="1" w:styleId="Destinatari">
    <w:name w:val="Destinatari"/>
    <w:basedOn w:val="Normalelt"/>
    <w:pPr>
      <w:numPr>
        <w:numId w:val="4"/>
      </w:numPr>
      <w:tabs>
        <w:tab w:val="left" w:pos="4406"/>
      </w:tabs>
      <w:spacing w:before="240" w:after="0" w:line="280" w:lineRule="exact"/>
    </w:pPr>
  </w:style>
  <w:style w:type="paragraph" w:customStyle="1" w:styleId="Protocollo">
    <w:name w:val="Protocollo"/>
    <w:basedOn w:val="Normale"/>
    <w:next w:val="Destinatari"/>
    <w:pPr>
      <w:spacing w:before="600" w:after="480" w:line="360" w:lineRule="auto"/>
      <w:ind w:left="1134" w:hanging="1134"/>
    </w:pPr>
    <w:rPr>
      <w:rFonts w:ascii="Futura Std Book" w:hAnsi="Futura Std Book" w:cs="Arial"/>
      <w:b/>
      <w:bCs/>
      <w:sz w:val="18"/>
      <w:szCs w:val="20"/>
    </w:rPr>
  </w:style>
  <w:style w:type="paragraph" w:styleId="Data">
    <w:name w:val="Date"/>
    <w:basedOn w:val="Normale"/>
    <w:next w:val="Destinatari"/>
    <w:link w:val="DataCarattere"/>
    <w:pPr>
      <w:spacing w:before="600" w:after="480" w:line="360" w:lineRule="auto"/>
      <w:ind w:left="510"/>
    </w:pPr>
  </w:style>
  <w:style w:type="paragraph" w:customStyle="1" w:styleId="Regionep1">
    <w:name w:val="Regione p1"/>
    <w:basedOn w:val="Normale"/>
    <w:next w:val="Assesstop1"/>
    <w:pPr>
      <w:spacing w:before="200" w:after="200" w:line="200" w:lineRule="exact"/>
      <w:jc w:val="center"/>
    </w:pPr>
    <w:rPr>
      <w:rFonts w:ascii="Futura Std Book" w:hAnsi="Futura Std Book"/>
      <w:b/>
      <w:caps/>
      <w:sz w:val="17"/>
    </w:rPr>
  </w:style>
  <w:style w:type="paragraph" w:customStyle="1" w:styleId="Assesstop1">
    <w:name w:val="Assessto p1"/>
    <w:basedOn w:val="Regionep1"/>
    <w:next w:val="DGServp1"/>
    <w:pPr>
      <w:spacing w:before="0" w:after="480"/>
      <w:ind w:left="1701" w:right="1701"/>
    </w:pPr>
    <w:rPr>
      <w:b w:val="0"/>
      <w:sz w:val="16"/>
    </w:rPr>
  </w:style>
  <w:style w:type="paragraph" w:customStyle="1" w:styleId="DGServp1">
    <w:name w:val="DG_Serv p1"/>
    <w:basedOn w:val="Normale"/>
    <w:pPr>
      <w:spacing w:after="60" w:line="200" w:lineRule="exact"/>
    </w:pPr>
    <w:rPr>
      <w:rFonts w:ascii="Futura Std Book" w:hAnsi="Futura Std Book"/>
      <w:sz w:val="18"/>
    </w:rPr>
  </w:style>
  <w:style w:type="paragraph" w:customStyle="1" w:styleId="Regionep2">
    <w:name w:val="Regione p2"/>
    <w:basedOn w:val="Regionep1"/>
    <w:next w:val="Assesstop2"/>
    <w:pPr>
      <w:spacing w:before="120" w:after="0"/>
    </w:pPr>
    <w:rPr>
      <w:sz w:val="13"/>
    </w:rPr>
  </w:style>
  <w:style w:type="paragraph" w:customStyle="1" w:styleId="Assesstop2">
    <w:name w:val="Assessto p2"/>
    <w:basedOn w:val="Assesstop1"/>
    <w:next w:val="DGServp2"/>
    <w:pPr>
      <w:spacing w:before="120" w:after="360"/>
      <w:ind w:left="2268" w:right="2268"/>
    </w:pPr>
    <w:rPr>
      <w:bCs/>
      <w:sz w:val="12"/>
    </w:rPr>
  </w:style>
  <w:style w:type="paragraph" w:customStyle="1" w:styleId="DGServp2">
    <w:name w:val="DG_Serv p2"/>
    <w:basedOn w:val="DGServp1"/>
    <w:rPr>
      <w:sz w:val="14"/>
    </w:rPr>
  </w:style>
  <w:style w:type="paragraph" w:customStyle="1" w:styleId="Destinconosc">
    <w:name w:val="Destin conosc"/>
    <w:basedOn w:val="Destinatari"/>
    <w:pPr>
      <w:numPr>
        <w:numId w:val="0"/>
      </w:numPr>
      <w:tabs>
        <w:tab w:val="left" w:pos="4082"/>
      </w:tabs>
      <w:ind w:left="4406" w:hanging="1004"/>
    </w:pPr>
  </w:style>
  <w:style w:type="paragraph" w:customStyle="1" w:styleId="Allegati">
    <w:name w:val="Allegati"/>
    <w:basedOn w:val="Normale"/>
    <w:next w:val="Elenconumero"/>
    <w:pPr>
      <w:spacing w:before="720" w:after="60"/>
    </w:pPr>
    <w:rPr>
      <w:rFonts w:cs="Arial"/>
    </w:rPr>
  </w:style>
  <w:style w:type="paragraph" w:styleId="Testonotaapidipagina">
    <w:name w:val="footnote text"/>
    <w:basedOn w:val="Normale"/>
    <w:semiHidden/>
    <w:pPr>
      <w:tabs>
        <w:tab w:val="left" w:pos="284"/>
      </w:tabs>
      <w:spacing w:before="60"/>
      <w:ind w:left="284" w:hanging="284"/>
      <w:jc w:val="both"/>
    </w:pPr>
    <w:rPr>
      <w:sz w:val="14"/>
      <w:szCs w:val="20"/>
    </w:rPr>
  </w:style>
  <w:style w:type="paragraph" w:customStyle="1" w:styleId="respons">
    <w:name w:val="respons"/>
    <w:basedOn w:val="nomefirma"/>
    <w:next w:val="responsnome"/>
    <w:pPr>
      <w:spacing w:before="840" w:line="240" w:lineRule="auto"/>
      <w:ind w:left="0"/>
      <w:jc w:val="left"/>
    </w:pPr>
    <w:rPr>
      <w:sz w:val="14"/>
    </w:rPr>
  </w:style>
  <w:style w:type="paragraph" w:customStyle="1" w:styleId="responsnome">
    <w:name w:val="respons_nome"/>
    <w:basedOn w:val="nomefirma"/>
    <w:next w:val="Allegati"/>
    <w:pPr>
      <w:spacing w:line="240" w:lineRule="auto"/>
      <w:ind w:left="0"/>
      <w:jc w:val="left"/>
    </w:pPr>
    <w:rPr>
      <w:sz w:val="14"/>
    </w:rPr>
  </w:style>
  <w:style w:type="character" w:styleId="Rimandonotaapidipagina">
    <w:name w:val="footnote reference"/>
    <w:semiHidden/>
    <w:rPr>
      <w:rFonts w:ascii="Arial" w:hAnsi="Arial"/>
      <w:sz w:val="16"/>
      <w:vertAlign w:val="superscript"/>
    </w:rPr>
  </w:style>
  <w:style w:type="character" w:styleId="Collegamentoipertestuale">
    <w:name w:val="Hyperlink"/>
    <w:rPr>
      <w:color w:val="0000FF"/>
      <w:u w:val="single"/>
    </w:rPr>
  </w:style>
  <w:style w:type="paragraph" w:customStyle="1" w:styleId="Posizionearchivio">
    <w:name w:val="Posizione archivio"/>
    <w:basedOn w:val="Protocollo"/>
    <w:pPr>
      <w:ind w:left="0" w:firstLine="0"/>
    </w:pPr>
    <w:rPr>
      <w:b w:val="0"/>
      <w:bCs w:val="0"/>
    </w:rPr>
  </w:style>
  <w:style w:type="paragraph" w:styleId="Testofumetto">
    <w:name w:val="Balloon Text"/>
    <w:basedOn w:val="Normale"/>
    <w:semiHidden/>
    <w:rsid w:val="0064688E"/>
    <w:rPr>
      <w:rFonts w:ascii="Tahoma" w:hAnsi="Tahoma" w:cs="Tahoma"/>
      <w:sz w:val="16"/>
      <w:szCs w:val="16"/>
    </w:rPr>
  </w:style>
  <w:style w:type="character" w:customStyle="1" w:styleId="IntestazioneCarattere">
    <w:name w:val="Intestazione Carattere"/>
    <w:link w:val="Intestazione"/>
    <w:semiHidden/>
    <w:rsid w:val="002B01A2"/>
    <w:rPr>
      <w:rFonts w:ascii="Arial" w:hAnsi="Arial"/>
      <w:szCs w:val="24"/>
      <w:lang w:val="it-IT" w:eastAsia="it-IT" w:bidi="ar-SA"/>
    </w:rPr>
  </w:style>
  <w:style w:type="character" w:customStyle="1" w:styleId="PidipaginaCarattere">
    <w:name w:val="Piè di pagina Carattere"/>
    <w:link w:val="Pidipagina"/>
    <w:uiPriority w:val="99"/>
    <w:rsid w:val="0044788A"/>
    <w:rPr>
      <w:rFonts w:ascii="Futura Std Book" w:hAnsi="Futura Std Book"/>
      <w:spacing w:val="4"/>
      <w:sz w:val="14"/>
      <w:szCs w:val="24"/>
    </w:rPr>
  </w:style>
  <w:style w:type="character" w:customStyle="1" w:styleId="DataCarattere">
    <w:name w:val="Data Carattere"/>
    <w:link w:val="Data"/>
    <w:rsid w:val="0013601D"/>
    <w:rPr>
      <w:rFonts w:ascii="Arial" w:hAnsi="Arial"/>
      <w:szCs w:val="24"/>
    </w:rPr>
  </w:style>
  <w:style w:type="character" w:customStyle="1" w:styleId="title12s1">
    <w:name w:val="title12s1"/>
    <w:rsid w:val="000135AF"/>
    <w:rPr>
      <w:sz w:val="30"/>
      <w:szCs w:val="30"/>
    </w:rPr>
  </w:style>
  <w:style w:type="table" w:styleId="Grigliatabella">
    <w:name w:val="Table Grid"/>
    <w:basedOn w:val="Tabellanormale"/>
    <w:rsid w:val="00066E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nfasigrassetto">
    <w:name w:val="Strong"/>
    <w:uiPriority w:val="22"/>
    <w:qFormat/>
    <w:rsid w:val="006E4EB9"/>
    <w:rPr>
      <w:b/>
      <w:bCs/>
    </w:rPr>
  </w:style>
  <w:style w:type="paragraph" w:customStyle="1" w:styleId="Carattere">
    <w:name w:val="Carattere"/>
    <w:basedOn w:val="Normale"/>
    <w:rsid w:val="00CD2818"/>
    <w:pPr>
      <w:widowControl w:val="0"/>
      <w:adjustRightInd w:val="0"/>
      <w:spacing w:after="160" w:line="240" w:lineRule="exact"/>
      <w:textAlignment w:val="baseline"/>
    </w:pPr>
    <w:rPr>
      <w:rFonts w:ascii="Tahoma" w:hAnsi="Tahoma"/>
      <w:szCs w:val="20"/>
      <w:lang w:val="en-US" w:eastAsia="en-US"/>
    </w:rPr>
  </w:style>
  <w:style w:type="paragraph" w:customStyle="1" w:styleId="Testopreformattato">
    <w:name w:val="Testo preformattato"/>
    <w:basedOn w:val="Normale"/>
    <w:rsid w:val="00ED28D5"/>
    <w:pPr>
      <w:suppressAutoHyphens/>
    </w:pPr>
    <w:rPr>
      <w:rFonts w:ascii="Courier New" w:eastAsia="Courier New" w:hAnsi="Courier New" w:cs="Courier New"/>
      <w:szCs w:val="20"/>
      <w:lang w:eastAsia="ar-SA"/>
    </w:rPr>
  </w:style>
  <w:style w:type="paragraph" w:customStyle="1" w:styleId="Default">
    <w:name w:val="Default"/>
    <w:rsid w:val="000F0BFD"/>
    <w:pPr>
      <w:autoSpaceDE w:val="0"/>
      <w:autoSpaceDN w:val="0"/>
      <w:adjustRightInd w:val="0"/>
    </w:pPr>
    <w:rPr>
      <w:color w:val="000000"/>
      <w:sz w:val="24"/>
      <w:szCs w:val="24"/>
    </w:rPr>
  </w:style>
  <w:style w:type="paragraph" w:customStyle="1" w:styleId="titolodeterminaz">
    <w:name w:val="titolo determinaz"/>
    <w:basedOn w:val="Normale"/>
    <w:next w:val="Normale"/>
    <w:rsid w:val="00A77A8E"/>
    <w:pPr>
      <w:spacing w:before="480" w:after="480" w:line="360" w:lineRule="exact"/>
      <w:jc w:val="center"/>
    </w:pPr>
    <w:rPr>
      <w:rFonts w:ascii="Futura Std Book" w:hAnsi="Futura Std Book"/>
      <w:b/>
      <w:sz w:val="18"/>
      <w:szCs w:val="20"/>
    </w:rPr>
  </w:style>
  <w:style w:type="paragraph" w:customStyle="1" w:styleId="visto">
    <w:name w:val="visto"/>
    <w:basedOn w:val="Normale"/>
    <w:link w:val="vistoCarattere"/>
    <w:qFormat/>
    <w:rsid w:val="00A77A8E"/>
    <w:pPr>
      <w:spacing w:after="240" w:line="360" w:lineRule="exact"/>
      <w:ind w:left="1701" w:hanging="1701"/>
      <w:jc w:val="both"/>
    </w:pPr>
    <w:rPr>
      <w:szCs w:val="20"/>
    </w:rPr>
  </w:style>
  <w:style w:type="paragraph" w:customStyle="1" w:styleId="Visto0">
    <w:name w:val="Visto"/>
    <w:basedOn w:val="Normale"/>
    <w:rsid w:val="00A77A8E"/>
    <w:pPr>
      <w:spacing w:after="240" w:line="360" w:lineRule="exact"/>
      <w:ind w:left="1701" w:hanging="1701"/>
      <w:jc w:val="both"/>
    </w:pPr>
    <w:rPr>
      <w:szCs w:val="20"/>
    </w:rPr>
  </w:style>
  <w:style w:type="paragraph" w:customStyle="1" w:styleId="Titolodeterm">
    <w:name w:val="Titolo determ"/>
    <w:basedOn w:val="Normale"/>
    <w:next w:val="Normale"/>
    <w:rsid w:val="00A77A8E"/>
    <w:pPr>
      <w:spacing w:before="480" w:after="480" w:line="360" w:lineRule="exact"/>
      <w:jc w:val="center"/>
    </w:pPr>
    <w:rPr>
      <w:rFonts w:ascii="Futura Std Book" w:hAnsi="Futura Std Book"/>
      <w:b/>
      <w:caps/>
      <w:sz w:val="18"/>
      <w:szCs w:val="18"/>
    </w:rPr>
  </w:style>
  <w:style w:type="character" w:customStyle="1" w:styleId="vistoCarattere">
    <w:name w:val="visto Carattere"/>
    <w:link w:val="visto"/>
    <w:locked/>
    <w:rsid w:val="00A77A8E"/>
    <w:rPr>
      <w:rFonts w:ascii="Arial" w:hAnsi="Arial"/>
    </w:rPr>
  </w:style>
  <w:style w:type="paragraph" w:styleId="Corpotesto">
    <w:name w:val="Body Text"/>
    <w:basedOn w:val="Normale"/>
    <w:link w:val="CorpotestoCarattere"/>
    <w:uiPriority w:val="1"/>
    <w:qFormat/>
    <w:rsid w:val="00A77A8E"/>
    <w:pPr>
      <w:widowControl w:val="0"/>
      <w:autoSpaceDE w:val="0"/>
      <w:autoSpaceDN w:val="0"/>
      <w:ind w:left="1520" w:hanging="1419"/>
      <w:jc w:val="both"/>
    </w:pPr>
    <w:rPr>
      <w:rFonts w:eastAsia="Arial" w:cs="Arial"/>
      <w:sz w:val="18"/>
      <w:szCs w:val="18"/>
      <w:lang w:bidi="it-IT"/>
    </w:rPr>
  </w:style>
  <w:style w:type="character" w:customStyle="1" w:styleId="CorpotestoCarattere">
    <w:name w:val="Corpo testo Carattere"/>
    <w:basedOn w:val="Carpredefinitoparagrafo"/>
    <w:link w:val="Corpotesto"/>
    <w:uiPriority w:val="1"/>
    <w:rsid w:val="00A77A8E"/>
    <w:rPr>
      <w:rFonts w:ascii="Arial" w:eastAsia="Arial" w:hAnsi="Arial" w:cs="Arial"/>
      <w:sz w:val="18"/>
      <w:szCs w:val="18"/>
      <w:lang w:bidi="it-IT"/>
    </w:rPr>
  </w:style>
  <w:style w:type="paragraph" w:customStyle="1" w:styleId="default0">
    <w:name w:val="default"/>
    <w:basedOn w:val="Normale"/>
    <w:rsid w:val="002D5E93"/>
    <w:pPr>
      <w:spacing w:before="100" w:beforeAutospacing="1" w:after="100" w:afterAutospacing="1"/>
    </w:pPr>
    <w:rPr>
      <w:rFonts w:ascii="Times New Roman" w:hAnsi="Times New Roman"/>
      <w:sz w:val="24"/>
    </w:rPr>
  </w:style>
  <w:style w:type="character" w:customStyle="1" w:styleId="object">
    <w:name w:val="object"/>
    <w:basedOn w:val="Carpredefinitoparagrafo"/>
    <w:rsid w:val="002D5E93"/>
  </w:style>
  <w:style w:type="paragraph" w:styleId="Paragrafoelenco">
    <w:name w:val="List Paragraph"/>
    <w:basedOn w:val="Normale"/>
    <w:uiPriority w:val="34"/>
    <w:qFormat/>
    <w:rsid w:val="0079522C"/>
    <w:pPr>
      <w:widowControl w:val="0"/>
      <w:autoSpaceDE w:val="0"/>
      <w:autoSpaceDN w:val="0"/>
      <w:ind w:left="391" w:hanging="284"/>
      <w:jc w:val="both"/>
    </w:pPr>
    <w:rPr>
      <w:rFonts w:eastAsia="Arial" w:cs="Arial"/>
      <w:sz w:val="22"/>
      <w:szCs w:val="22"/>
      <w:lang w:bidi="it-IT"/>
    </w:rPr>
  </w:style>
  <w:style w:type="character" w:customStyle="1" w:styleId="Menzionenonrisolta1">
    <w:name w:val="Menzione non risolta1"/>
    <w:basedOn w:val="Carpredefinitoparagrafo"/>
    <w:uiPriority w:val="99"/>
    <w:semiHidden/>
    <w:unhideWhenUsed/>
    <w:rsid w:val="000B7C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59942">
      <w:bodyDiv w:val="1"/>
      <w:marLeft w:val="0"/>
      <w:marRight w:val="0"/>
      <w:marTop w:val="0"/>
      <w:marBottom w:val="0"/>
      <w:divBdr>
        <w:top w:val="none" w:sz="0" w:space="0" w:color="auto"/>
        <w:left w:val="none" w:sz="0" w:space="0" w:color="auto"/>
        <w:bottom w:val="none" w:sz="0" w:space="0" w:color="auto"/>
        <w:right w:val="none" w:sz="0" w:space="0" w:color="auto"/>
      </w:divBdr>
    </w:div>
    <w:div w:id="127478559">
      <w:bodyDiv w:val="1"/>
      <w:marLeft w:val="0"/>
      <w:marRight w:val="0"/>
      <w:marTop w:val="0"/>
      <w:marBottom w:val="0"/>
      <w:divBdr>
        <w:top w:val="none" w:sz="0" w:space="0" w:color="auto"/>
        <w:left w:val="none" w:sz="0" w:space="0" w:color="auto"/>
        <w:bottom w:val="none" w:sz="0" w:space="0" w:color="auto"/>
        <w:right w:val="none" w:sz="0" w:space="0" w:color="auto"/>
      </w:divBdr>
      <w:divsChild>
        <w:div w:id="512301825">
          <w:marLeft w:val="0"/>
          <w:marRight w:val="0"/>
          <w:marTop w:val="0"/>
          <w:marBottom w:val="0"/>
          <w:divBdr>
            <w:top w:val="none" w:sz="0" w:space="0" w:color="auto"/>
            <w:left w:val="none" w:sz="0" w:space="0" w:color="auto"/>
            <w:bottom w:val="none" w:sz="0" w:space="0" w:color="auto"/>
            <w:right w:val="none" w:sz="0" w:space="0" w:color="auto"/>
          </w:divBdr>
        </w:div>
      </w:divsChild>
    </w:div>
    <w:div w:id="161356365">
      <w:bodyDiv w:val="1"/>
      <w:marLeft w:val="0"/>
      <w:marRight w:val="0"/>
      <w:marTop w:val="0"/>
      <w:marBottom w:val="0"/>
      <w:divBdr>
        <w:top w:val="none" w:sz="0" w:space="0" w:color="auto"/>
        <w:left w:val="none" w:sz="0" w:space="0" w:color="auto"/>
        <w:bottom w:val="none" w:sz="0" w:space="0" w:color="auto"/>
        <w:right w:val="none" w:sz="0" w:space="0" w:color="auto"/>
      </w:divBdr>
    </w:div>
    <w:div w:id="448284085">
      <w:bodyDiv w:val="1"/>
      <w:marLeft w:val="0"/>
      <w:marRight w:val="0"/>
      <w:marTop w:val="0"/>
      <w:marBottom w:val="0"/>
      <w:divBdr>
        <w:top w:val="none" w:sz="0" w:space="0" w:color="auto"/>
        <w:left w:val="none" w:sz="0" w:space="0" w:color="auto"/>
        <w:bottom w:val="none" w:sz="0" w:space="0" w:color="auto"/>
        <w:right w:val="none" w:sz="0" w:space="0" w:color="auto"/>
      </w:divBdr>
    </w:div>
    <w:div w:id="570434766">
      <w:bodyDiv w:val="1"/>
      <w:marLeft w:val="0"/>
      <w:marRight w:val="0"/>
      <w:marTop w:val="0"/>
      <w:marBottom w:val="0"/>
      <w:divBdr>
        <w:top w:val="none" w:sz="0" w:space="0" w:color="auto"/>
        <w:left w:val="none" w:sz="0" w:space="0" w:color="auto"/>
        <w:bottom w:val="none" w:sz="0" w:space="0" w:color="auto"/>
        <w:right w:val="none" w:sz="0" w:space="0" w:color="auto"/>
      </w:divBdr>
    </w:div>
    <w:div w:id="585266397">
      <w:bodyDiv w:val="1"/>
      <w:marLeft w:val="0"/>
      <w:marRight w:val="0"/>
      <w:marTop w:val="0"/>
      <w:marBottom w:val="0"/>
      <w:divBdr>
        <w:top w:val="none" w:sz="0" w:space="0" w:color="auto"/>
        <w:left w:val="none" w:sz="0" w:space="0" w:color="auto"/>
        <w:bottom w:val="none" w:sz="0" w:space="0" w:color="auto"/>
        <w:right w:val="none" w:sz="0" w:space="0" w:color="auto"/>
      </w:divBdr>
      <w:divsChild>
        <w:div w:id="1640956207">
          <w:marLeft w:val="0"/>
          <w:marRight w:val="0"/>
          <w:marTop w:val="0"/>
          <w:marBottom w:val="0"/>
          <w:divBdr>
            <w:top w:val="none" w:sz="0" w:space="0" w:color="auto"/>
            <w:left w:val="none" w:sz="0" w:space="0" w:color="auto"/>
            <w:bottom w:val="none" w:sz="0" w:space="0" w:color="auto"/>
            <w:right w:val="none" w:sz="0" w:space="0" w:color="auto"/>
          </w:divBdr>
        </w:div>
      </w:divsChild>
    </w:div>
    <w:div w:id="586694394">
      <w:bodyDiv w:val="1"/>
      <w:marLeft w:val="0"/>
      <w:marRight w:val="0"/>
      <w:marTop w:val="0"/>
      <w:marBottom w:val="0"/>
      <w:divBdr>
        <w:top w:val="none" w:sz="0" w:space="0" w:color="auto"/>
        <w:left w:val="none" w:sz="0" w:space="0" w:color="auto"/>
        <w:bottom w:val="none" w:sz="0" w:space="0" w:color="auto"/>
        <w:right w:val="none" w:sz="0" w:space="0" w:color="auto"/>
      </w:divBdr>
    </w:div>
    <w:div w:id="634677924">
      <w:bodyDiv w:val="1"/>
      <w:marLeft w:val="0"/>
      <w:marRight w:val="0"/>
      <w:marTop w:val="0"/>
      <w:marBottom w:val="0"/>
      <w:divBdr>
        <w:top w:val="none" w:sz="0" w:space="0" w:color="auto"/>
        <w:left w:val="none" w:sz="0" w:space="0" w:color="auto"/>
        <w:bottom w:val="none" w:sz="0" w:space="0" w:color="auto"/>
        <w:right w:val="none" w:sz="0" w:space="0" w:color="auto"/>
      </w:divBdr>
    </w:div>
    <w:div w:id="660353603">
      <w:bodyDiv w:val="1"/>
      <w:marLeft w:val="0"/>
      <w:marRight w:val="0"/>
      <w:marTop w:val="0"/>
      <w:marBottom w:val="0"/>
      <w:divBdr>
        <w:top w:val="none" w:sz="0" w:space="0" w:color="auto"/>
        <w:left w:val="none" w:sz="0" w:space="0" w:color="auto"/>
        <w:bottom w:val="none" w:sz="0" w:space="0" w:color="auto"/>
        <w:right w:val="none" w:sz="0" w:space="0" w:color="auto"/>
      </w:divBdr>
    </w:div>
    <w:div w:id="663631295">
      <w:bodyDiv w:val="1"/>
      <w:marLeft w:val="0"/>
      <w:marRight w:val="0"/>
      <w:marTop w:val="0"/>
      <w:marBottom w:val="0"/>
      <w:divBdr>
        <w:top w:val="none" w:sz="0" w:space="0" w:color="auto"/>
        <w:left w:val="none" w:sz="0" w:space="0" w:color="auto"/>
        <w:bottom w:val="none" w:sz="0" w:space="0" w:color="auto"/>
        <w:right w:val="none" w:sz="0" w:space="0" w:color="auto"/>
      </w:divBdr>
    </w:div>
    <w:div w:id="678971024">
      <w:bodyDiv w:val="1"/>
      <w:marLeft w:val="0"/>
      <w:marRight w:val="0"/>
      <w:marTop w:val="0"/>
      <w:marBottom w:val="0"/>
      <w:divBdr>
        <w:top w:val="none" w:sz="0" w:space="0" w:color="auto"/>
        <w:left w:val="none" w:sz="0" w:space="0" w:color="auto"/>
        <w:bottom w:val="none" w:sz="0" w:space="0" w:color="auto"/>
        <w:right w:val="none" w:sz="0" w:space="0" w:color="auto"/>
      </w:divBdr>
    </w:div>
    <w:div w:id="682511563">
      <w:bodyDiv w:val="1"/>
      <w:marLeft w:val="0"/>
      <w:marRight w:val="0"/>
      <w:marTop w:val="0"/>
      <w:marBottom w:val="0"/>
      <w:divBdr>
        <w:top w:val="none" w:sz="0" w:space="0" w:color="auto"/>
        <w:left w:val="none" w:sz="0" w:space="0" w:color="auto"/>
        <w:bottom w:val="none" w:sz="0" w:space="0" w:color="auto"/>
        <w:right w:val="none" w:sz="0" w:space="0" w:color="auto"/>
      </w:divBdr>
    </w:div>
    <w:div w:id="690885239">
      <w:bodyDiv w:val="1"/>
      <w:marLeft w:val="0"/>
      <w:marRight w:val="0"/>
      <w:marTop w:val="0"/>
      <w:marBottom w:val="0"/>
      <w:divBdr>
        <w:top w:val="none" w:sz="0" w:space="0" w:color="auto"/>
        <w:left w:val="none" w:sz="0" w:space="0" w:color="auto"/>
        <w:bottom w:val="none" w:sz="0" w:space="0" w:color="auto"/>
        <w:right w:val="none" w:sz="0" w:space="0" w:color="auto"/>
      </w:divBdr>
      <w:divsChild>
        <w:div w:id="400643309">
          <w:marLeft w:val="0"/>
          <w:marRight w:val="0"/>
          <w:marTop w:val="0"/>
          <w:marBottom w:val="0"/>
          <w:divBdr>
            <w:top w:val="none" w:sz="0" w:space="0" w:color="auto"/>
            <w:left w:val="none" w:sz="0" w:space="0" w:color="auto"/>
            <w:bottom w:val="none" w:sz="0" w:space="0" w:color="auto"/>
            <w:right w:val="none" w:sz="0" w:space="0" w:color="auto"/>
          </w:divBdr>
        </w:div>
        <w:div w:id="652879859">
          <w:marLeft w:val="0"/>
          <w:marRight w:val="0"/>
          <w:marTop w:val="0"/>
          <w:marBottom w:val="0"/>
          <w:divBdr>
            <w:top w:val="none" w:sz="0" w:space="0" w:color="auto"/>
            <w:left w:val="none" w:sz="0" w:space="0" w:color="auto"/>
            <w:bottom w:val="none" w:sz="0" w:space="0" w:color="auto"/>
            <w:right w:val="none" w:sz="0" w:space="0" w:color="auto"/>
          </w:divBdr>
        </w:div>
        <w:div w:id="990526692">
          <w:marLeft w:val="0"/>
          <w:marRight w:val="0"/>
          <w:marTop w:val="0"/>
          <w:marBottom w:val="0"/>
          <w:divBdr>
            <w:top w:val="none" w:sz="0" w:space="0" w:color="auto"/>
            <w:left w:val="none" w:sz="0" w:space="0" w:color="auto"/>
            <w:bottom w:val="none" w:sz="0" w:space="0" w:color="auto"/>
            <w:right w:val="none" w:sz="0" w:space="0" w:color="auto"/>
          </w:divBdr>
        </w:div>
      </w:divsChild>
    </w:div>
    <w:div w:id="865874362">
      <w:bodyDiv w:val="1"/>
      <w:marLeft w:val="0"/>
      <w:marRight w:val="0"/>
      <w:marTop w:val="0"/>
      <w:marBottom w:val="0"/>
      <w:divBdr>
        <w:top w:val="none" w:sz="0" w:space="0" w:color="auto"/>
        <w:left w:val="none" w:sz="0" w:space="0" w:color="auto"/>
        <w:bottom w:val="none" w:sz="0" w:space="0" w:color="auto"/>
        <w:right w:val="none" w:sz="0" w:space="0" w:color="auto"/>
      </w:divBdr>
    </w:div>
    <w:div w:id="987319153">
      <w:bodyDiv w:val="1"/>
      <w:marLeft w:val="0"/>
      <w:marRight w:val="0"/>
      <w:marTop w:val="0"/>
      <w:marBottom w:val="0"/>
      <w:divBdr>
        <w:top w:val="none" w:sz="0" w:space="0" w:color="auto"/>
        <w:left w:val="none" w:sz="0" w:space="0" w:color="auto"/>
        <w:bottom w:val="none" w:sz="0" w:space="0" w:color="auto"/>
        <w:right w:val="none" w:sz="0" w:space="0" w:color="auto"/>
      </w:divBdr>
    </w:div>
    <w:div w:id="1083649286">
      <w:bodyDiv w:val="1"/>
      <w:marLeft w:val="0"/>
      <w:marRight w:val="0"/>
      <w:marTop w:val="0"/>
      <w:marBottom w:val="0"/>
      <w:divBdr>
        <w:top w:val="none" w:sz="0" w:space="0" w:color="auto"/>
        <w:left w:val="none" w:sz="0" w:space="0" w:color="auto"/>
        <w:bottom w:val="none" w:sz="0" w:space="0" w:color="auto"/>
        <w:right w:val="none" w:sz="0" w:space="0" w:color="auto"/>
      </w:divBdr>
    </w:div>
    <w:div w:id="1118451465">
      <w:bodyDiv w:val="1"/>
      <w:marLeft w:val="0"/>
      <w:marRight w:val="0"/>
      <w:marTop w:val="0"/>
      <w:marBottom w:val="0"/>
      <w:divBdr>
        <w:top w:val="none" w:sz="0" w:space="0" w:color="auto"/>
        <w:left w:val="none" w:sz="0" w:space="0" w:color="auto"/>
        <w:bottom w:val="none" w:sz="0" w:space="0" w:color="auto"/>
        <w:right w:val="none" w:sz="0" w:space="0" w:color="auto"/>
      </w:divBdr>
    </w:div>
    <w:div w:id="1121150485">
      <w:bodyDiv w:val="1"/>
      <w:marLeft w:val="0"/>
      <w:marRight w:val="0"/>
      <w:marTop w:val="0"/>
      <w:marBottom w:val="0"/>
      <w:divBdr>
        <w:top w:val="none" w:sz="0" w:space="0" w:color="auto"/>
        <w:left w:val="none" w:sz="0" w:space="0" w:color="auto"/>
        <w:bottom w:val="none" w:sz="0" w:space="0" w:color="auto"/>
        <w:right w:val="none" w:sz="0" w:space="0" w:color="auto"/>
      </w:divBdr>
    </w:div>
    <w:div w:id="1410226421">
      <w:bodyDiv w:val="1"/>
      <w:marLeft w:val="0"/>
      <w:marRight w:val="0"/>
      <w:marTop w:val="0"/>
      <w:marBottom w:val="0"/>
      <w:divBdr>
        <w:top w:val="none" w:sz="0" w:space="0" w:color="auto"/>
        <w:left w:val="none" w:sz="0" w:space="0" w:color="auto"/>
        <w:bottom w:val="none" w:sz="0" w:space="0" w:color="auto"/>
        <w:right w:val="none" w:sz="0" w:space="0" w:color="auto"/>
      </w:divBdr>
    </w:div>
    <w:div w:id="1532263856">
      <w:bodyDiv w:val="1"/>
      <w:marLeft w:val="0"/>
      <w:marRight w:val="0"/>
      <w:marTop w:val="0"/>
      <w:marBottom w:val="0"/>
      <w:divBdr>
        <w:top w:val="none" w:sz="0" w:space="0" w:color="auto"/>
        <w:left w:val="none" w:sz="0" w:space="0" w:color="auto"/>
        <w:bottom w:val="none" w:sz="0" w:space="0" w:color="auto"/>
        <w:right w:val="none" w:sz="0" w:space="0" w:color="auto"/>
      </w:divBdr>
    </w:div>
    <w:div w:id="1636527803">
      <w:bodyDiv w:val="1"/>
      <w:marLeft w:val="0"/>
      <w:marRight w:val="0"/>
      <w:marTop w:val="0"/>
      <w:marBottom w:val="0"/>
      <w:divBdr>
        <w:top w:val="none" w:sz="0" w:space="0" w:color="auto"/>
        <w:left w:val="none" w:sz="0" w:space="0" w:color="auto"/>
        <w:bottom w:val="none" w:sz="0" w:space="0" w:color="auto"/>
        <w:right w:val="none" w:sz="0" w:space="0" w:color="auto"/>
      </w:divBdr>
    </w:div>
    <w:div w:id="1798403243">
      <w:bodyDiv w:val="1"/>
      <w:marLeft w:val="0"/>
      <w:marRight w:val="0"/>
      <w:marTop w:val="0"/>
      <w:marBottom w:val="0"/>
      <w:divBdr>
        <w:top w:val="none" w:sz="0" w:space="0" w:color="auto"/>
        <w:left w:val="none" w:sz="0" w:space="0" w:color="auto"/>
        <w:bottom w:val="none" w:sz="0" w:space="0" w:color="auto"/>
        <w:right w:val="none" w:sz="0" w:space="0" w:color="auto"/>
      </w:divBdr>
      <w:divsChild>
        <w:div w:id="799030165">
          <w:marLeft w:val="0"/>
          <w:marRight w:val="0"/>
          <w:marTop w:val="0"/>
          <w:marBottom w:val="0"/>
          <w:divBdr>
            <w:top w:val="none" w:sz="0" w:space="0" w:color="auto"/>
            <w:left w:val="none" w:sz="0" w:space="0" w:color="auto"/>
            <w:bottom w:val="none" w:sz="0" w:space="0" w:color="auto"/>
            <w:right w:val="none" w:sz="0" w:space="0" w:color="auto"/>
          </w:divBdr>
        </w:div>
        <w:div w:id="1217814950">
          <w:marLeft w:val="0"/>
          <w:marRight w:val="0"/>
          <w:marTop w:val="0"/>
          <w:marBottom w:val="0"/>
          <w:divBdr>
            <w:top w:val="none" w:sz="0" w:space="0" w:color="auto"/>
            <w:left w:val="none" w:sz="0" w:space="0" w:color="auto"/>
            <w:bottom w:val="none" w:sz="0" w:space="0" w:color="auto"/>
            <w:right w:val="none" w:sz="0" w:space="0" w:color="auto"/>
          </w:divBdr>
        </w:div>
        <w:div w:id="1953170774">
          <w:marLeft w:val="0"/>
          <w:marRight w:val="0"/>
          <w:marTop w:val="0"/>
          <w:marBottom w:val="0"/>
          <w:divBdr>
            <w:top w:val="none" w:sz="0" w:space="0" w:color="auto"/>
            <w:left w:val="none" w:sz="0" w:space="0" w:color="auto"/>
            <w:bottom w:val="none" w:sz="0" w:space="0" w:color="auto"/>
            <w:right w:val="none" w:sz="0" w:space="0" w:color="auto"/>
          </w:divBdr>
        </w:div>
      </w:divsChild>
    </w:div>
    <w:div w:id="1937132072">
      <w:bodyDiv w:val="1"/>
      <w:marLeft w:val="0"/>
      <w:marRight w:val="0"/>
      <w:marTop w:val="0"/>
      <w:marBottom w:val="0"/>
      <w:divBdr>
        <w:top w:val="none" w:sz="0" w:space="0" w:color="auto"/>
        <w:left w:val="none" w:sz="0" w:space="0" w:color="auto"/>
        <w:bottom w:val="none" w:sz="0" w:space="0" w:color="auto"/>
        <w:right w:val="none" w:sz="0" w:space="0" w:color="auto"/>
      </w:divBdr>
    </w:div>
    <w:div w:id="1941523777">
      <w:bodyDiv w:val="1"/>
      <w:marLeft w:val="0"/>
      <w:marRight w:val="0"/>
      <w:marTop w:val="0"/>
      <w:marBottom w:val="0"/>
      <w:divBdr>
        <w:top w:val="none" w:sz="0" w:space="0" w:color="auto"/>
        <w:left w:val="none" w:sz="0" w:space="0" w:color="auto"/>
        <w:bottom w:val="none" w:sz="0" w:space="0" w:color="auto"/>
        <w:right w:val="none" w:sz="0" w:space="0" w:color="auto"/>
      </w:divBdr>
    </w:div>
    <w:div w:id="2001154829">
      <w:bodyDiv w:val="1"/>
      <w:marLeft w:val="0"/>
      <w:marRight w:val="0"/>
      <w:marTop w:val="0"/>
      <w:marBottom w:val="0"/>
      <w:divBdr>
        <w:top w:val="none" w:sz="0" w:space="0" w:color="auto"/>
        <w:left w:val="none" w:sz="0" w:space="0" w:color="auto"/>
        <w:bottom w:val="none" w:sz="0" w:space="0" w:color="auto"/>
        <w:right w:val="none" w:sz="0" w:space="0" w:color="auto"/>
      </w:divBdr>
    </w:div>
    <w:div w:id="213019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pd@pec.regione.sardegna.i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rpd@regione.sardegna.i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ersonale@pec.regione.sardegna.i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aagg.personale@regione.sardegna.it"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presidente@regione.sardegna.it"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i\Serv.Politiche%20Sviluppo%20(nuovo%20logo)\Basi\lettera_nuova.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DA7B7-162C-4805-A388-5DFF061D8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lettera_nuova.dot</Template>
  <TotalTime>3</TotalTime>
  <Pages>4</Pages>
  <Words>1374</Words>
  <Characters>8432</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Oggetto:</vt:lpstr>
    </vt:vector>
  </TitlesOfParts>
  <Company>Hewlett-Packard Company</Company>
  <LinksUpToDate>false</LinksUpToDate>
  <CharactersWithSpaces>9787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dc:title>
  <dc:creator>Utente</dc:creator>
  <cp:lastModifiedBy>cabrascarla</cp:lastModifiedBy>
  <cp:revision>3</cp:revision>
  <cp:lastPrinted>2023-09-19T07:31:00Z</cp:lastPrinted>
  <dcterms:created xsi:type="dcterms:W3CDTF">2023-09-19T10:27:00Z</dcterms:created>
  <dcterms:modified xsi:type="dcterms:W3CDTF">2023-09-19T11:43:00Z</dcterms:modified>
</cp:coreProperties>
</file>